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ACC4E" w14:textId="1327316A" w:rsidR="0039408C" w:rsidRDefault="003B2A01" w:rsidP="0039408C">
      <w:pPr>
        <w:pStyle w:val="Title"/>
        <w:jc w:val="center"/>
      </w:pPr>
      <w:r>
        <w:t>Tutorial</w:t>
      </w:r>
      <w:r w:rsidR="007A46AA">
        <w:t xml:space="preserve"> A</w:t>
      </w:r>
      <w:r>
        <w:t xml:space="preserve">: </w:t>
      </w:r>
      <w:r w:rsidR="007A46AA">
        <w:t>Hive in Action</w:t>
      </w:r>
    </w:p>
    <w:p w14:paraId="40AF6BA6" w14:textId="77777777" w:rsidR="007A46AA" w:rsidRPr="00B24AC0" w:rsidRDefault="007A46AA" w:rsidP="007A46AA"/>
    <w:p w14:paraId="24C196D3" w14:textId="77777777" w:rsidR="007A46AA" w:rsidRPr="00B24AC0" w:rsidRDefault="007A46AA" w:rsidP="007A46AA">
      <w:r w:rsidRPr="00B24AC0">
        <w:tab/>
        <w:t xml:space="preserve">As with SQL for traditional RDBMSs, HiveQL contains both data definition language (DDL) and data manipulation language (DML) components. The DDL component provides operations to create, modify, or delete databases, tables, or views. The DML component provides a series of commands to retrieve, update, display, or modify data. DML commands are powerful tools for data analysts to retrieve the information from Big Data tables and further analyze that information to make better decisions. Both DDL and DML commands are demonstrated in this chapter through examples. The first part of the tutorial introduces you to several HiveQL commands. The second part illustrates these commands through a hypothetical example. </w:t>
      </w:r>
    </w:p>
    <w:p w14:paraId="31C3D620" w14:textId="77777777" w:rsidR="007A46AA" w:rsidRPr="00B24AC0" w:rsidRDefault="007A46AA" w:rsidP="007A46AA">
      <w:pPr>
        <w:pStyle w:val="Heading3"/>
      </w:pPr>
      <w:r w:rsidRPr="00B24AC0">
        <w:t>Part 1: Creating Databases and Tables and Inserting Data into Tables with Hive</w:t>
      </w:r>
    </w:p>
    <w:p w14:paraId="40FA4950" w14:textId="36B235F2" w:rsidR="007A46AA" w:rsidRPr="00B24AC0" w:rsidRDefault="007A46AA" w:rsidP="007A46AA">
      <w:r w:rsidRPr="00B24AC0">
        <w:tab/>
        <w:t>Table</w:t>
      </w:r>
      <w:r>
        <w:t xml:space="preserve"> 1</w:t>
      </w:r>
      <w:r w:rsidRPr="00B24AC0">
        <w:t xml:space="preserve"> shows several HiveQL commands that you can use to create databases, create or alter tables, and insert data into tables. The first function, </w:t>
      </w:r>
      <w:r w:rsidRPr="00B24AC0">
        <w:rPr>
          <w:rStyle w:val="Code"/>
        </w:rPr>
        <w:t>create (database|schema) &lt;db_name&gt;</w:t>
      </w:r>
      <w:r w:rsidRPr="00B24AC0">
        <w:t xml:space="preserve">, is about creating a database or a schema with a specific name (db_name). The terms </w:t>
      </w:r>
      <w:r w:rsidRPr="00B24AC0">
        <w:rPr>
          <w:rStyle w:val="Code"/>
        </w:rPr>
        <w:t>database</w:t>
      </w:r>
      <w:r w:rsidRPr="00B24AC0">
        <w:t xml:space="preserve"> and </w:t>
      </w:r>
      <w:r w:rsidRPr="00B24AC0">
        <w:rPr>
          <w:rStyle w:val="Code"/>
        </w:rPr>
        <w:t>schema</w:t>
      </w:r>
      <w:r w:rsidRPr="00B24AC0">
        <w:t xml:space="preserve"> are interchangeable; they mean the same thing, and </w:t>
      </w:r>
      <w:r w:rsidRPr="00B24AC0">
        <w:rPr>
          <w:rStyle w:val="Code"/>
        </w:rPr>
        <w:t>database</w:t>
      </w:r>
      <w:r w:rsidRPr="00B24AC0">
        <w:t xml:space="preserve"> will be used from now on. If the name of the database already exists, the program generates an error. The optional </w:t>
      </w:r>
      <w:r w:rsidRPr="00B24AC0">
        <w:rPr>
          <w:rStyle w:val="Code"/>
        </w:rPr>
        <w:t>[if not exists]</w:t>
      </w:r>
      <w:r w:rsidRPr="00B24AC0">
        <w:t xml:space="preserve"> may be added to avoid the error. The </w:t>
      </w:r>
      <w:r w:rsidRPr="00B24AC0">
        <w:rPr>
          <w:rStyle w:val="Code"/>
        </w:rPr>
        <w:t>comment</w:t>
      </w:r>
      <w:r w:rsidRPr="00B24AC0">
        <w:t xml:space="preserve"> allows the user to enter a description or a note about the database. Hive creates a location for the database, as indicated after the command </w:t>
      </w:r>
      <w:r w:rsidRPr="00B24AC0">
        <w:rPr>
          <w:rStyle w:val="Code"/>
        </w:rPr>
        <w:t>location</w:t>
      </w:r>
      <w:r w:rsidRPr="00B24AC0">
        <w:t xml:space="preserve">. This location is recorded in the Hive metastore, as discussed earlier. By default, when the </w:t>
      </w:r>
      <w:r w:rsidRPr="00B24AC0">
        <w:rPr>
          <w:rStyle w:val="Code"/>
        </w:rPr>
        <w:t>location</w:t>
      </w:r>
      <w:r w:rsidRPr="00B24AC0">
        <w:t xml:space="preserve"> command is omitted, the database is stored in the </w:t>
      </w:r>
      <w:r w:rsidRPr="00B24AC0">
        <w:rPr>
          <w:rStyle w:val="Code"/>
        </w:rPr>
        <w:t>/user/hive/warehouse</w:t>
      </w:r>
      <w:r w:rsidRPr="00B24AC0">
        <w:t xml:space="preserve"> directory, and Hive creates the subdirectory </w:t>
      </w:r>
      <w:r w:rsidRPr="00B24AC0">
        <w:rPr>
          <w:rStyle w:val="Code"/>
        </w:rPr>
        <w:t>/user/hive/warehouse/db_name.db</w:t>
      </w:r>
      <w:r w:rsidRPr="00B24AC0">
        <w:t>.</w:t>
      </w:r>
    </w:p>
    <w:p w14:paraId="5CDB6B09" w14:textId="77777777" w:rsidR="007A46AA" w:rsidRPr="00B24AC0" w:rsidRDefault="007A46AA" w:rsidP="007A46AA"/>
    <w:p w14:paraId="68A62477" w14:textId="673CB5BB" w:rsidR="007A46AA" w:rsidRPr="00B24AC0" w:rsidRDefault="007A46AA" w:rsidP="007A46AA">
      <w:pPr>
        <w:pStyle w:val="Caption"/>
      </w:pPr>
      <w:r w:rsidRPr="00B24AC0">
        <w:t>Table</w:t>
      </w:r>
      <w:r>
        <w:t xml:space="preserve"> 1</w:t>
      </w:r>
      <w:r w:rsidRPr="00B24AC0">
        <w:t>: List of DDL Commands in Hive</w:t>
      </w:r>
    </w:p>
    <w:tbl>
      <w:tblPr>
        <w:tblStyle w:val="TableGrid"/>
        <w:tblW w:w="5032" w:type="pct"/>
        <w:tblLook w:val="04A0" w:firstRow="1" w:lastRow="0" w:firstColumn="1" w:lastColumn="0" w:noHBand="0" w:noVBand="1"/>
      </w:tblPr>
      <w:tblGrid>
        <w:gridCol w:w="487"/>
        <w:gridCol w:w="1847"/>
        <w:gridCol w:w="7076"/>
      </w:tblGrid>
      <w:tr w:rsidR="007A46AA" w:rsidRPr="00B24AC0" w14:paraId="2AA078F6" w14:textId="77777777" w:rsidTr="008958C7">
        <w:tc>
          <w:tcPr>
            <w:tcW w:w="469" w:type="dxa"/>
          </w:tcPr>
          <w:p w14:paraId="48D1CE29" w14:textId="77777777" w:rsidR="007A46AA" w:rsidRPr="00B24AC0" w:rsidRDefault="007A46AA" w:rsidP="008958C7">
            <w:pPr>
              <w:pStyle w:val="NoSpacing"/>
              <w:spacing w:line="276" w:lineRule="auto"/>
              <w:rPr>
                <w:sz w:val="22"/>
                <w:szCs w:val="21"/>
              </w:rPr>
            </w:pPr>
          </w:p>
        </w:tc>
        <w:tc>
          <w:tcPr>
            <w:tcW w:w="1780" w:type="dxa"/>
          </w:tcPr>
          <w:p w14:paraId="33DEC812" w14:textId="77777777" w:rsidR="007A46AA" w:rsidRPr="00B24AC0" w:rsidRDefault="007A46AA" w:rsidP="008958C7">
            <w:pPr>
              <w:pStyle w:val="NoSpacing"/>
              <w:spacing w:line="276" w:lineRule="auto"/>
              <w:rPr>
                <w:sz w:val="22"/>
                <w:szCs w:val="21"/>
              </w:rPr>
            </w:pPr>
            <w:r w:rsidRPr="00B24AC0">
              <w:rPr>
                <w:sz w:val="22"/>
                <w:szCs w:val="21"/>
              </w:rPr>
              <w:t>Function</w:t>
            </w:r>
          </w:p>
        </w:tc>
        <w:tc>
          <w:tcPr>
            <w:tcW w:w="6818" w:type="dxa"/>
          </w:tcPr>
          <w:p w14:paraId="04AE37D4" w14:textId="77777777" w:rsidR="007A46AA" w:rsidRPr="00B24AC0" w:rsidRDefault="007A46AA" w:rsidP="008958C7">
            <w:pPr>
              <w:pStyle w:val="NoSpacing"/>
              <w:spacing w:line="276" w:lineRule="auto"/>
              <w:rPr>
                <w:sz w:val="22"/>
                <w:szCs w:val="21"/>
              </w:rPr>
            </w:pPr>
            <w:r w:rsidRPr="00B24AC0">
              <w:rPr>
                <w:sz w:val="22"/>
                <w:szCs w:val="21"/>
              </w:rPr>
              <w:t>Syntax</w:t>
            </w:r>
          </w:p>
        </w:tc>
      </w:tr>
      <w:tr w:rsidR="007A46AA" w:rsidRPr="00B24AC0" w14:paraId="4B847CD3" w14:textId="77777777" w:rsidTr="008958C7">
        <w:tc>
          <w:tcPr>
            <w:tcW w:w="469" w:type="dxa"/>
          </w:tcPr>
          <w:p w14:paraId="694D5101" w14:textId="77777777" w:rsidR="007A46AA" w:rsidRPr="00B24AC0" w:rsidRDefault="007A46AA" w:rsidP="008958C7">
            <w:pPr>
              <w:pStyle w:val="NoSpacing"/>
              <w:spacing w:line="276" w:lineRule="auto"/>
              <w:rPr>
                <w:sz w:val="22"/>
                <w:szCs w:val="21"/>
              </w:rPr>
            </w:pPr>
            <w:r w:rsidRPr="00B24AC0">
              <w:rPr>
                <w:sz w:val="22"/>
                <w:szCs w:val="21"/>
              </w:rPr>
              <w:t>1</w:t>
            </w:r>
          </w:p>
        </w:tc>
        <w:tc>
          <w:tcPr>
            <w:tcW w:w="1780" w:type="dxa"/>
          </w:tcPr>
          <w:p w14:paraId="562972D2" w14:textId="77777777" w:rsidR="007A46AA" w:rsidRPr="00B24AC0" w:rsidRDefault="007A46AA" w:rsidP="008958C7">
            <w:pPr>
              <w:pStyle w:val="NoSpacing"/>
              <w:spacing w:line="276" w:lineRule="auto"/>
              <w:rPr>
                <w:sz w:val="22"/>
                <w:szCs w:val="21"/>
              </w:rPr>
            </w:pPr>
            <w:r w:rsidRPr="00B24AC0">
              <w:rPr>
                <w:sz w:val="22"/>
                <w:szCs w:val="21"/>
              </w:rPr>
              <w:t>Create Database/Schema</w:t>
            </w:r>
          </w:p>
        </w:tc>
        <w:tc>
          <w:tcPr>
            <w:tcW w:w="6818" w:type="dxa"/>
          </w:tcPr>
          <w:p w14:paraId="0F26CBDE" w14:textId="77777777" w:rsidR="007A46AA" w:rsidRPr="00B24AC0" w:rsidRDefault="007A46AA" w:rsidP="008958C7">
            <w:pPr>
              <w:pStyle w:val="NoSpacing"/>
              <w:spacing w:line="276" w:lineRule="auto"/>
              <w:rPr>
                <w:rStyle w:val="Code"/>
              </w:rPr>
            </w:pPr>
            <w:r w:rsidRPr="00B24AC0">
              <w:rPr>
                <w:rStyle w:val="Code"/>
              </w:rPr>
              <w:t xml:space="preserve">create (DATABASE|SCHEMA) [IF NOT EXISTS] </w:t>
            </w:r>
          </w:p>
          <w:p w14:paraId="5E67B480" w14:textId="77777777" w:rsidR="007A46AA" w:rsidRPr="00B24AC0" w:rsidRDefault="007A46AA" w:rsidP="008958C7">
            <w:pPr>
              <w:pStyle w:val="NoSpacing"/>
              <w:spacing w:line="276" w:lineRule="auto"/>
              <w:rPr>
                <w:rStyle w:val="Code"/>
              </w:rPr>
            </w:pPr>
            <w:r w:rsidRPr="00B24AC0">
              <w:rPr>
                <w:rStyle w:val="Code"/>
              </w:rPr>
              <w:t>db_name [COMMENT db_comment] [LOCATION hdfs_path];</w:t>
            </w:r>
          </w:p>
        </w:tc>
      </w:tr>
      <w:tr w:rsidR="007A46AA" w:rsidRPr="00B24AC0" w14:paraId="1FA0D7E8" w14:textId="77777777" w:rsidTr="008958C7">
        <w:tc>
          <w:tcPr>
            <w:tcW w:w="469" w:type="dxa"/>
          </w:tcPr>
          <w:p w14:paraId="34B57AD4" w14:textId="77777777" w:rsidR="007A46AA" w:rsidRPr="00B24AC0" w:rsidRDefault="007A46AA" w:rsidP="008958C7">
            <w:pPr>
              <w:pStyle w:val="NoSpacing"/>
              <w:spacing w:line="276" w:lineRule="auto"/>
              <w:rPr>
                <w:sz w:val="22"/>
                <w:szCs w:val="21"/>
              </w:rPr>
            </w:pPr>
            <w:r w:rsidRPr="00B24AC0">
              <w:rPr>
                <w:sz w:val="22"/>
                <w:szCs w:val="21"/>
              </w:rPr>
              <w:t>2</w:t>
            </w:r>
          </w:p>
        </w:tc>
        <w:tc>
          <w:tcPr>
            <w:tcW w:w="1780" w:type="dxa"/>
          </w:tcPr>
          <w:p w14:paraId="3135D821" w14:textId="77777777" w:rsidR="007A46AA" w:rsidRPr="00B24AC0" w:rsidRDefault="007A46AA" w:rsidP="008958C7">
            <w:pPr>
              <w:pStyle w:val="NoSpacing"/>
              <w:spacing w:line="276" w:lineRule="auto"/>
              <w:rPr>
                <w:sz w:val="22"/>
                <w:szCs w:val="21"/>
              </w:rPr>
            </w:pPr>
            <w:r w:rsidRPr="00B24AC0">
              <w:rPr>
                <w:sz w:val="22"/>
                <w:szCs w:val="21"/>
              </w:rPr>
              <w:t>Show Database</w:t>
            </w:r>
          </w:p>
        </w:tc>
        <w:tc>
          <w:tcPr>
            <w:tcW w:w="6818" w:type="dxa"/>
          </w:tcPr>
          <w:p w14:paraId="79B13DE8" w14:textId="77777777" w:rsidR="007A46AA" w:rsidRPr="00B24AC0" w:rsidRDefault="007A46AA" w:rsidP="008958C7">
            <w:pPr>
              <w:pStyle w:val="NoSpacing"/>
              <w:spacing w:line="276" w:lineRule="auto"/>
              <w:rPr>
                <w:rStyle w:val="Code"/>
              </w:rPr>
            </w:pPr>
            <w:r w:rsidRPr="00B24AC0">
              <w:rPr>
                <w:rStyle w:val="Code"/>
              </w:rPr>
              <w:t>show databases [LIKE identifier_with_wildcards];</w:t>
            </w:r>
          </w:p>
        </w:tc>
      </w:tr>
      <w:tr w:rsidR="007A46AA" w:rsidRPr="00B24AC0" w14:paraId="1149E68F" w14:textId="77777777" w:rsidTr="008958C7">
        <w:tc>
          <w:tcPr>
            <w:tcW w:w="469" w:type="dxa"/>
          </w:tcPr>
          <w:p w14:paraId="7887A509" w14:textId="77777777" w:rsidR="007A46AA" w:rsidRPr="00B24AC0" w:rsidRDefault="007A46AA" w:rsidP="008958C7">
            <w:pPr>
              <w:pStyle w:val="NoSpacing"/>
              <w:spacing w:line="276" w:lineRule="auto"/>
              <w:rPr>
                <w:sz w:val="22"/>
                <w:szCs w:val="21"/>
              </w:rPr>
            </w:pPr>
            <w:r w:rsidRPr="00B24AC0">
              <w:rPr>
                <w:sz w:val="22"/>
                <w:szCs w:val="21"/>
              </w:rPr>
              <w:t>3</w:t>
            </w:r>
          </w:p>
        </w:tc>
        <w:tc>
          <w:tcPr>
            <w:tcW w:w="1780" w:type="dxa"/>
          </w:tcPr>
          <w:p w14:paraId="06D34E99" w14:textId="77777777" w:rsidR="007A46AA" w:rsidRPr="00B24AC0" w:rsidRDefault="007A46AA" w:rsidP="008958C7">
            <w:pPr>
              <w:pStyle w:val="NoSpacing"/>
              <w:spacing w:line="276" w:lineRule="auto"/>
              <w:rPr>
                <w:sz w:val="22"/>
                <w:szCs w:val="21"/>
              </w:rPr>
            </w:pPr>
            <w:r w:rsidRPr="00B24AC0">
              <w:rPr>
                <w:sz w:val="22"/>
                <w:szCs w:val="21"/>
              </w:rPr>
              <w:t>Create Table</w:t>
            </w:r>
          </w:p>
        </w:tc>
        <w:tc>
          <w:tcPr>
            <w:tcW w:w="6818" w:type="dxa"/>
          </w:tcPr>
          <w:p w14:paraId="737AEE83" w14:textId="77777777" w:rsidR="007A46AA" w:rsidRPr="00B24AC0" w:rsidRDefault="007A46AA" w:rsidP="008958C7">
            <w:pPr>
              <w:pStyle w:val="NoSpacing"/>
              <w:spacing w:line="276" w:lineRule="auto"/>
              <w:rPr>
                <w:rStyle w:val="Code"/>
              </w:rPr>
            </w:pPr>
            <w:r w:rsidRPr="00B24AC0">
              <w:rPr>
                <w:rStyle w:val="Code"/>
              </w:rPr>
              <w:t>create [EXTERNAL] table tb_name (col1 data_type, col2 datatype, …)</w:t>
            </w:r>
          </w:p>
          <w:p w14:paraId="4E1D1ADD" w14:textId="77777777" w:rsidR="007A46AA" w:rsidRPr="00B24AC0" w:rsidRDefault="007A46AA" w:rsidP="008958C7">
            <w:pPr>
              <w:pStyle w:val="NoSpacing"/>
              <w:spacing w:line="276" w:lineRule="auto"/>
              <w:rPr>
                <w:rStyle w:val="Code"/>
              </w:rPr>
            </w:pPr>
            <w:r w:rsidRPr="00B24AC0">
              <w:rPr>
                <w:rStyle w:val="Code"/>
              </w:rPr>
              <w:t>[COMMENT tb_comment]</w:t>
            </w:r>
          </w:p>
          <w:p w14:paraId="4D9C731D" w14:textId="77777777" w:rsidR="007A46AA" w:rsidRPr="00B24AC0" w:rsidRDefault="007A46AA" w:rsidP="008958C7">
            <w:pPr>
              <w:pStyle w:val="NoSpacing"/>
              <w:spacing w:line="276" w:lineRule="auto"/>
              <w:rPr>
                <w:rStyle w:val="Code"/>
              </w:rPr>
            </w:pPr>
            <w:r w:rsidRPr="00B24AC0">
              <w:rPr>
                <w:rStyle w:val="Code"/>
              </w:rPr>
              <w:t>[ROW FORMAT row_format]</w:t>
            </w:r>
          </w:p>
          <w:p w14:paraId="05F90FC8" w14:textId="77777777" w:rsidR="007A46AA" w:rsidRPr="00B24AC0" w:rsidRDefault="007A46AA" w:rsidP="008958C7">
            <w:pPr>
              <w:pStyle w:val="NoSpacing"/>
              <w:spacing w:line="276" w:lineRule="auto"/>
              <w:rPr>
                <w:rStyle w:val="Code"/>
              </w:rPr>
            </w:pPr>
            <w:r w:rsidRPr="00B24AC0">
              <w:rPr>
                <w:rStyle w:val="Code"/>
              </w:rPr>
              <w:t>[STORED AS file_format]</w:t>
            </w:r>
          </w:p>
          <w:p w14:paraId="3EDF22E1" w14:textId="77777777" w:rsidR="007A46AA" w:rsidRPr="00B24AC0" w:rsidRDefault="007A46AA" w:rsidP="008958C7">
            <w:pPr>
              <w:pStyle w:val="NoSpacing"/>
              <w:spacing w:line="276" w:lineRule="auto"/>
              <w:rPr>
                <w:rStyle w:val="Code"/>
              </w:rPr>
            </w:pPr>
            <w:r w:rsidRPr="00B24AC0">
              <w:rPr>
                <w:rStyle w:val="Code"/>
              </w:rPr>
              <w:t>[LOCATION hdfs_path];</w:t>
            </w:r>
          </w:p>
        </w:tc>
      </w:tr>
      <w:tr w:rsidR="007A46AA" w:rsidRPr="00B24AC0" w14:paraId="5BDDD0CD" w14:textId="77777777" w:rsidTr="008958C7">
        <w:tc>
          <w:tcPr>
            <w:tcW w:w="469" w:type="dxa"/>
          </w:tcPr>
          <w:p w14:paraId="5B1EC71A" w14:textId="77777777" w:rsidR="007A46AA" w:rsidRPr="00B24AC0" w:rsidRDefault="007A46AA" w:rsidP="008958C7">
            <w:pPr>
              <w:pStyle w:val="NoSpacing"/>
              <w:spacing w:line="276" w:lineRule="auto"/>
              <w:rPr>
                <w:sz w:val="22"/>
                <w:szCs w:val="21"/>
              </w:rPr>
            </w:pPr>
            <w:r w:rsidRPr="00B24AC0">
              <w:rPr>
                <w:sz w:val="22"/>
                <w:szCs w:val="21"/>
              </w:rPr>
              <w:t>4</w:t>
            </w:r>
          </w:p>
        </w:tc>
        <w:tc>
          <w:tcPr>
            <w:tcW w:w="1780" w:type="dxa"/>
          </w:tcPr>
          <w:p w14:paraId="46C91167" w14:textId="77777777" w:rsidR="007A46AA" w:rsidRPr="00B24AC0" w:rsidRDefault="007A46AA" w:rsidP="008958C7">
            <w:pPr>
              <w:pStyle w:val="NoSpacing"/>
              <w:spacing w:line="276" w:lineRule="auto"/>
              <w:rPr>
                <w:sz w:val="22"/>
                <w:szCs w:val="21"/>
              </w:rPr>
            </w:pPr>
            <w:r w:rsidRPr="00B24AC0">
              <w:rPr>
                <w:sz w:val="22"/>
                <w:szCs w:val="21"/>
              </w:rPr>
              <w:t>Describe Table</w:t>
            </w:r>
          </w:p>
        </w:tc>
        <w:tc>
          <w:tcPr>
            <w:tcW w:w="6818" w:type="dxa"/>
          </w:tcPr>
          <w:p w14:paraId="2AAD77E8" w14:textId="77777777" w:rsidR="007A46AA" w:rsidRPr="00B24AC0" w:rsidRDefault="007A46AA" w:rsidP="008958C7">
            <w:pPr>
              <w:pStyle w:val="NoSpacing"/>
              <w:spacing w:line="276" w:lineRule="auto"/>
              <w:rPr>
                <w:rStyle w:val="Code"/>
              </w:rPr>
            </w:pPr>
            <w:r w:rsidRPr="00B24AC0">
              <w:rPr>
                <w:rStyle w:val="Code"/>
              </w:rPr>
              <w:t>describe[EXTENDED|FORMATTED] tb_name;</w:t>
            </w:r>
          </w:p>
        </w:tc>
      </w:tr>
      <w:tr w:rsidR="007A46AA" w:rsidRPr="00B24AC0" w14:paraId="62EBB816" w14:textId="77777777" w:rsidTr="008958C7">
        <w:tc>
          <w:tcPr>
            <w:tcW w:w="469" w:type="dxa"/>
          </w:tcPr>
          <w:p w14:paraId="67A03A49" w14:textId="77777777" w:rsidR="007A46AA" w:rsidRPr="00B24AC0" w:rsidRDefault="007A46AA" w:rsidP="008958C7">
            <w:pPr>
              <w:pStyle w:val="NoSpacing"/>
              <w:spacing w:line="276" w:lineRule="auto"/>
              <w:rPr>
                <w:sz w:val="22"/>
                <w:szCs w:val="21"/>
              </w:rPr>
            </w:pPr>
            <w:r w:rsidRPr="00B24AC0">
              <w:rPr>
                <w:sz w:val="22"/>
                <w:szCs w:val="21"/>
              </w:rPr>
              <w:t>5</w:t>
            </w:r>
          </w:p>
        </w:tc>
        <w:tc>
          <w:tcPr>
            <w:tcW w:w="1780" w:type="dxa"/>
          </w:tcPr>
          <w:p w14:paraId="08E8FF5B" w14:textId="77777777" w:rsidR="007A46AA" w:rsidRPr="00B24AC0" w:rsidRDefault="007A46AA" w:rsidP="008958C7">
            <w:pPr>
              <w:pStyle w:val="NoSpacing"/>
              <w:spacing w:line="276" w:lineRule="auto"/>
              <w:rPr>
                <w:sz w:val="22"/>
                <w:szCs w:val="21"/>
              </w:rPr>
            </w:pPr>
            <w:r w:rsidRPr="00B24AC0">
              <w:rPr>
                <w:sz w:val="22"/>
                <w:szCs w:val="21"/>
              </w:rPr>
              <w:t>Drop Table, Drop Database</w:t>
            </w:r>
          </w:p>
        </w:tc>
        <w:tc>
          <w:tcPr>
            <w:tcW w:w="6818" w:type="dxa"/>
          </w:tcPr>
          <w:p w14:paraId="6D98EAB2" w14:textId="77777777" w:rsidR="007A46AA" w:rsidRPr="00B24AC0" w:rsidRDefault="007A46AA" w:rsidP="008958C7">
            <w:pPr>
              <w:pStyle w:val="NoSpacing"/>
              <w:spacing w:line="276" w:lineRule="auto"/>
              <w:rPr>
                <w:rStyle w:val="Code"/>
              </w:rPr>
            </w:pPr>
            <w:r w:rsidRPr="00B24AC0">
              <w:rPr>
                <w:rStyle w:val="Code"/>
              </w:rPr>
              <w:t>drop table [IF EXISTS] tb_name;</w:t>
            </w:r>
          </w:p>
          <w:p w14:paraId="1E70A80D" w14:textId="77777777" w:rsidR="007A46AA" w:rsidRPr="00B24AC0" w:rsidRDefault="007A46AA" w:rsidP="008958C7">
            <w:pPr>
              <w:pStyle w:val="NoSpacing"/>
              <w:spacing w:line="276" w:lineRule="auto"/>
              <w:rPr>
                <w:rStyle w:val="Code"/>
              </w:rPr>
            </w:pPr>
            <w:r w:rsidRPr="00B24AC0">
              <w:rPr>
                <w:rStyle w:val="Code"/>
              </w:rPr>
              <w:t>drop database [IF EXISTS] db_name;</w:t>
            </w:r>
          </w:p>
        </w:tc>
      </w:tr>
      <w:tr w:rsidR="007A46AA" w:rsidRPr="00B24AC0" w14:paraId="48A3180B" w14:textId="77777777" w:rsidTr="008958C7">
        <w:tc>
          <w:tcPr>
            <w:tcW w:w="469" w:type="dxa"/>
          </w:tcPr>
          <w:p w14:paraId="08021B22" w14:textId="77777777" w:rsidR="007A46AA" w:rsidRPr="00B24AC0" w:rsidRDefault="007A46AA" w:rsidP="008958C7">
            <w:pPr>
              <w:pStyle w:val="NoSpacing"/>
              <w:spacing w:line="276" w:lineRule="auto"/>
              <w:rPr>
                <w:sz w:val="22"/>
                <w:szCs w:val="21"/>
              </w:rPr>
            </w:pPr>
            <w:r w:rsidRPr="00B24AC0">
              <w:rPr>
                <w:sz w:val="22"/>
                <w:szCs w:val="21"/>
              </w:rPr>
              <w:lastRenderedPageBreak/>
              <w:t>6</w:t>
            </w:r>
          </w:p>
        </w:tc>
        <w:tc>
          <w:tcPr>
            <w:tcW w:w="1780" w:type="dxa"/>
          </w:tcPr>
          <w:p w14:paraId="53D7937C" w14:textId="77777777" w:rsidR="007A46AA" w:rsidRPr="00B24AC0" w:rsidRDefault="007A46AA" w:rsidP="008958C7">
            <w:pPr>
              <w:pStyle w:val="NoSpacing"/>
              <w:spacing w:line="276" w:lineRule="auto"/>
              <w:rPr>
                <w:sz w:val="22"/>
                <w:szCs w:val="21"/>
              </w:rPr>
            </w:pPr>
            <w:r w:rsidRPr="00B24AC0">
              <w:rPr>
                <w:sz w:val="22"/>
                <w:szCs w:val="21"/>
              </w:rPr>
              <w:t>Truncate Table</w:t>
            </w:r>
          </w:p>
        </w:tc>
        <w:tc>
          <w:tcPr>
            <w:tcW w:w="6818" w:type="dxa"/>
          </w:tcPr>
          <w:p w14:paraId="1041D55D" w14:textId="77777777" w:rsidR="007A46AA" w:rsidRPr="00B24AC0" w:rsidRDefault="007A46AA" w:rsidP="008958C7">
            <w:pPr>
              <w:pStyle w:val="NoSpacing"/>
              <w:spacing w:line="276" w:lineRule="auto"/>
              <w:rPr>
                <w:rStyle w:val="Code"/>
              </w:rPr>
            </w:pPr>
            <w:r w:rsidRPr="00B24AC0">
              <w:rPr>
                <w:rStyle w:val="Code"/>
              </w:rPr>
              <w:t>truncate table tb_name;</w:t>
            </w:r>
          </w:p>
        </w:tc>
      </w:tr>
      <w:tr w:rsidR="007A46AA" w:rsidRPr="00B24AC0" w14:paraId="4BDFD7D0" w14:textId="77777777" w:rsidTr="008958C7">
        <w:tc>
          <w:tcPr>
            <w:tcW w:w="469" w:type="dxa"/>
          </w:tcPr>
          <w:p w14:paraId="33DE2DDF" w14:textId="77777777" w:rsidR="007A46AA" w:rsidRPr="00B24AC0" w:rsidRDefault="007A46AA" w:rsidP="008958C7">
            <w:pPr>
              <w:pStyle w:val="NoSpacing"/>
              <w:spacing w:line="276" w:lineRule="auto"/>
              <w:rPr>
                <w:sz w:val="22"/>
                <w:szCs w:val="21"/>
              </w:rPr>
            </w:pPr>
            <w:r w:rsidRPr="00B24AC0">
              <w:rPr>
                <w:sz w:val="22"/>
                <w:szCs w:val="21"/>
              </w:rPr>
              <w:t>7</w:t>
            </w:r>
          </w:p>
        </w:tc>
        <w:tc>
          <w:tcPr>
            <w:tcW w:w="1780" w:type="dxa"/>
          </w:tcPr>
          <w:p w14:paraId="6D928F9D" w14:textId="77777777" w:rsidR="007A46AA" w:rsidRPr="00B24AC0" w:rsidRDefault="007A46AA" w:rsidP="008958C7">
            <w:pPr>
              <w:pStyle w:val="NoSpacing"/>
              <w:spacing w:line="276" w:lineRule="auto"/>
              <w:rPr>
                <w:sz w:val="22"/>
                <w:szCs w:val="21"/>
              </w:rPr>
            </w:pPr>
            <w:r w:rsidRPr="00B24AC0">
              <w:rPr>
                <w:sz w:val="22"/>
                <w:szCs w:val="21"/>
              </w:rPr>
              <w:t>Alter Table</w:t>
            </w:r>
          </w:p>
        </w:tc>
        <w:tc>
          <w:tcPr>
            <w:tcW w:w="6818" w:type="dxa"/>
          </w:tcPr>
          <w:p w14:paraId="2A9C5E71" w14:textId="77777777" w:rsidR="007A46AA" w:rsidRPr="00B24AC0" w:rsidRDefault="007A46AA" w:rsidP="008958C7">
            <w:pPr>
              <w:pStyle w:val="NoSpacing"/>
              <w:spacing w:line="276" w:lineRule="auto"/>
              <w:rPr>
                <w:rStyle w:val="Code"/>
              </w:rPr>
            </w:pPr>
            <w:r w:rsidRPr="00B24AC0">
              <w:rPr>
                <w:rStyle w:val="Code"/>
              </w:rPr>
              <w:t>alter table tb_name rename to new_tb_name;</w:t>
            </w:r>
          </w:p>
        </w:tc>
      </w:tr>
      <w:tr w:rsidR="007A46AA" w:rsidRPr="00B24AC0" w14:paraId="6040F530" w14:textId="77777777" w:rsidTr="008958C7">
        <w:tc>
          <w:tcPr>
            <w:tcW w:w="469" w:type="dxa"/>
          </w:tcPr>
          <w:p w14:paraId="65671A55" w14:textId="77777777" w:rsidR="007A46AA" w:rsidRPr="00B24AC0" w:rsidRDefault="007A46AA" w:rsidP="008958C7">
            <w:pPr>
              <w:pStyle w:val="NoSpacing"/>
              <w:spacing w:line="276" w:lineRule="auto"/>
              <w:rPr>
                <w:sz w:val="22"/>
                <w:szCs w:val="21"/>
              </w:rPr>
            </w:pPr>
            <w:r w:rsidRPr="00B24AC0">
              <w:rPr>
                <w:sz w:val="22"/>
                <w:szCs w:val="21"/>
              </w:rPr>
              <w:t>8</w:t>
            </w:r>
          </w:p>
        </w:tc>
        <w:tc>
          <w:tcPr>
            <w:tcW w:w="1780" w:type="dxa"/>
          </w:tcPr>
          <w:p w14:paraId="3F6A0B91" w14:textId="77777777" w:rsidR="007A46AA" w:rsidRPr="00B24AC0" w:rsidRDefault="007A46AA" w:rsidP="008958C7">
            <w:pPr>
              <w:pStyle w:val="NoSpacing"/>
              <w:spacing w:line="276" w:lineRule="auto"/>
              <w:rPr>
                <w:sz w:val="22"/>
                <w:szCs w:val="21"/>
              </w:rPr>
            </w:pPr>
            <w:r w:rsidRPr="00B24AC0">
              <w:rPr>
                <w:sz w:val="22"/>
                <w:szCs w:val="21"/>
              </w:rPr>
              <w:t>Show Tables</w:t>
            </w:r>
          </w:p>
        </w:tc>
        <w:tc>
          <w:tcPr>
            <w:tcW w:w="6818" w:type="dxa"/>
          </w:tcPr>
          <w:p w14:paraId="624A8799" w14:textId="77777777" w:rsidR="007A46AA" w:rsidRPr="00B24AC0" w:rsidRDefault="007A46AA" w:rsidP="008958C7">
            <w:pPr>
              <w:pStyle w:val="NoSpacing"/>
              <w:spacing w:line="276" w:lineRule="auto"/>
              <w:rPr>
                <w:rStyle w:val="Code"/>
              </w:rPr>
            </w:pPr>
            <w:r w:rsidRPr="00B24AC0">
              <w:rPr>
                <w:rStyle w:val="Code"/>
              </w:rPr>
              <w:t>show tables [LIKE identifier_with_wildcards];</w:t>
            </w:r>
          </w:p>
        </w:tc>
      </w:tr>
      <w:tr w:rsidR="007A46AA" w:rsidRPr="00B24AC0" w14:paraId="70EFE815" w14:textId="77777777" w:rsidTr="008958C7">
        <w:tc>
          <w:tcPr>
            <w:tcW w:w="469" w:type="dxa"/>
          </w:tcPr>
          <w:p w14:paraId="370B0EE6" w14:textId="77777777" w:rsidR="007A46AA" w:rsidRPr="00B24AC0" w:rsidRDefault="007A46AA" w:rsidP="008958C7">
            <w:pPr>
              <w:pStyle w:val="NoSpacing"/>
              <w:spacing w:line="276" w:lineRule="auto"/>
              <w:rPr>
                <w:sz w:val="22"/>
                <w:szCs w:val="21"/>
              </w:rPr>
            </w:pPr>
            <w:r w:rsidRPr="00B24AC0">
              <w:rPr>
                <w:sz w:val="22"/>
                <w:szCs w:val="21"/>
              </w:rPr>
              <w:t>9</w:t>
            </w:r>
          </w:p>
        </w:tc>
        <w:tc>
          <w:tcPr>
            <w:tcW w:w="1780" w:type="dxa"/>
          </w:tcPr>
          <w:p w14:paraId="3E476CF0" w14:textId="77777777" w:rsidR="007A46AA" w:rsidRPr="00B24AC0" w:rsidRDefault="007A46AA" w:rsidP="008958C7">
            <w:pPr>
              <w:pStyle w:val="NoSpacing"/>
              <w:spacing w:line="276" w:lineRule="auto"/>
              <w:rPr>
                <w:sz w:val="22"/>
                <w:szCs w:val="21"/>
              </w:rPr>
            </w:pPr>
            <w:r w:rsidRPr="00B24AC0">
              <w:rPr>
                <w:sz w:val="22"/>
                <w:szCs w:val="21"/>
              </w:rPr>
              <w:t>Load Files into Tables</w:t>
            </w:r>
          </w:p>
        </w:tc>
        <w:tc>
          <w:tcPr>
            <w:tcW w:w="6818" w:type="dxa"/>
          </w:tcPr>
          <w:p w14:paraId="552B15CB" w14:textId="77777777" w:rsidR="007A46AA" w:rsidRPr="00B24AC0" w:rsidRDefault="007A46AA" w:rsidP="008958C7">
            <w:pPr>
              <w:pStyle w:val="NoSpacing"/>
              <w:spacing w:line="276" w:lineRule="auto"/>
              <w:rPr>
                <w:rStyle w:val="Code"/>
              </w:rPr>
            </w:pPr>
            <w:r w:rsidRPr="00B24AC0">
              <w:rPr>
                <w:rStyle w:val="Code"/>
              </w:rPr>
              <w:t>load data [LOCAL] inpath 'filepath' [OVERWRITE] into table tb_name [PARTITION (partition_col1=val1, partition_col2=val2 ...)]</w:t>
            </w:r>
          </w:p>
        </w:tc>
      </w:tr>
      <w:tr w:rsidR="007A46AA" w:rsidRPr="00B24AC0" w14:paraId="0C46BC8B" w14:textId="77777777" w:rsidTr="008958C7">
        <w:tc>
          <w:tcPr>
            <w:tcW w:w="469" w:type="dxa"/>
          </w:tcPr>
          <w:p w14:paraId="3EA75794" w14:textId="77777777" w:rsidR="007A46AA" w:rsidRPr="00B24AC0" w:rsidRDefault="007A46AA" w:rsidP="008958C7">
            <w:pPr>
              <w:pStyle w:val="NoSpacing"/>
              <w:spacing w:line="276" w:lineRule="auto"/>
              <w:rPr>
                <w:sz w:val="22"/>
                <w:szCs w:val="21"/>
              </w:rPr>
            </w:pPr>
            <w:r w:rsidRPr="00B24AC0">
              <w:rPr>
                <w:sz w:val="22"/>
                <w:szCs w:val="21"/>
              </w:rPr>
              <w:t>10</w:t>
            </w:r>
          </w:p>
        </w:tc>
        <w:tc>
          <w:tcPr>
            <w:tcW w:w="1780" w:type="dxa"/>
          </w:tcPr>
          <w:p w14:paraId="34D79C76" w14:textId="77777777" w:rsidR="007A46AA" w:rsidRPr="00B24AC0" w:rsidRDefault="007A46AA" w:rsidP="008958C7">
            <w:pPr>
              <w:pStyle w:val="NoSpacing"/>
              <w:spacing w:line="276" w:lineRule="auto"/>
              <w:rPr>
                <w:sz w:val="22"/>
                <w:szCs w:val="21"/>
              </w:rPr>
            </w:pPr>
            <w:r w:rsidRPr="00B24AC0">
              <w:rPr>
                <w:sz w:val="22"/>
                <w:szCs w:val="21"/>
              </w:rPr>
              <w:t>Inserting Data into Hive Table from Queries</w:t>
            </w:r>
          </w:p>
        </w:tc>
        <w:tc>
          <w:tcPr>
            <w:tcW w:w="6818" w:type="dxa"/>
          </w:tcPr>
          <w:p w14:paraId="4E9A3096" w14:textId="77777777" w:rsidR="007A46AA" w:rsidRPr="00B24AC0" w:rsidRDefault="007A46AA" w:rsidP="008958C7">
            <w:pPr>
              <w:pStyle w:val="NoSpacing"/>
              <w:spacing w:line="276" w:lineRule="auto"/>
              <w:rPr>
                <w:rStyle w:val="Code"/>
              </w:rPr>
            </w:pPr>
            <w:r w:rsidRPr="00B24AC0">
              <w:rPr>
                <w:rStyle w:val="Code"/>
              </w:rPr>
              <w:t>insert into table tb_name1 Select_statement1 from from_statement;</w:t>
            </w:r>
          </w:p>
        </w:tc>
      </w:tr>
    </w:tbl>
    <w:p w14:paraId="10BBD001" w14:textId="77777777" w:rsidR="007A46AA" w:rsidRPr="00B24AC0" w:rsidRDefault="007A46AA" w:rsidP="007A46AA"/>
    <w:p w14:paraId="10276FFD" w14:textId="77777777" w:rsidR="007A46AA" w:rsidRPr="00B24AC0" w:rsidRDefault="007A46AA" w:rsidP="007A46AA">
      <w:pPr>
        <w:ind w:firstLine="720"/>
      </w:pPr>
      <w:r w:rsidRPr="00B24AC0">
        <w:t xml:space="preserve">The </w:t>
      </w:r>
      <w:r w:rsidRPr="00B24AC0">
        <w:rPr>
          <w:rStyle w:val="Code"/>
        </w:rPr>
        <w:t>show databases</w:t>
      </w:r>
      <w:r w:rsidRPr="00B24AC0">
        <w:t xml:space="preserve"> command lists all the databases that are created and recorded in the metastore. You can use the </w:t>
      </w:r>
      <w:r w:rsidRPr="00B24AC0">
        <w:rPr>
          <w:rStyle w:val="Code"/>
        </w:rPr>
        <w:t>like</w:t>
      </w:r>
      <w:r w:rsidRPr="00B24AC0">
        <w:t xml:space="preserve"> statement to filter the list of databases by whose name contains the value inside or after the wildcard. The command </w:t>
      </w:r>
      <w:r w:rsidRPr="00B24AC0">
        <w:rPr>
          <w:rStyle w:val="Code"/>
        </w:rPr>
        <w:t>create table</w:t>
      </w:r>
      <w:r w:rsidRPr="00B24AC0">
        <w:t xml:space="preserve"> creates a table with the given name. Just as in the case of the database, the program generates an error if a table with the same name already exists, so you can use </w:t>
      </w:r>
      <w:r w:rsidRPr="00B24AC0">
        <w:rPr>
          <w:rStyle w:val="Code"/>
        </w:rPr>
        <w:t>[if not exists]</w:t>
      </w:r>
      <w:r w:rsidRPr="00B24AC0">
        <w:t xml:space="preserve"> to suppress the error message. </w:t>
      </w:r>
    </w:p>
    <w:p w14:paraId="53FFE42C" w14:textId="77777777" w:rsidR="007A46AA" w:rsidRPr="00B24AC0" w:rsidRDefault="007A46AA" w:rsidP="007A46AA">
      <w:pPr>
        <w:ind w:firstLine="720"/>
      </w:pPr>
      <w:r w:rsidRPr="00B24AC0">
        <w:t xml:space="preserve"> There are two types of tables in Hive: managed and external tables. Managed tables are stored internally in the Hive warehouse and reside inside the Hive databases. Sometimes, you will want to include an external file in the database, a file that resides in an HDFS directory. In such cases, you need to include the </w:t>
      </w:r>
      <w:r w:rsidRPr="00B24AC0">
        <w:rPr>
          <w:rStyle w:val="Code"/>
        </w:rPr>
        <w:t>external</w:t>
      </w:r>
      <w:r w:rsidRPr="00B24AC0">
        <w:t xml:space="preserve"> command and specify its location address. When executing a </w:t>
      </w:r>
      <w:r w:rsidRPr="00B24AC0">
        <w:rPr>
          <w:rStyle w:val="Code"/>
        </w:rPr>
        <w:t>describe &lt;table_name&gt;</w:t>
      </w:r>
      <w:r w:rsidRPr="00B24AC0">
        <w:t xml:space="preserve"> table command, Hive displays the structure of the table, including partition columns. If the </w:t>
      </w:r>
      <w:r w:rsidRPr="00B24AC0">
        <w:rPr>
          <w:rStyle w:val="Code"/>
        </w:rPr>
        <w:t>extended</w:t>
      </w:r>
      <w:r w:rsidRPr="00B24AC0">
        <w:t xml:space="preserve"> keyword is specified, then Hive shows all the metadata for the table. When adding the </w:t>
      </w:r>
      <w:r w:rsidRPr="00B24AC0">
        <w:rPr>
          <w:rStyle w:val="Code"/>
        </w:rPr>
        <w:t>formatted</w:t>
      </w:r>
      <w:r w:rsidRPr="00B24AC0">
        <w:t xml:space="preserve"> keyword, Hive shows the metadata in a tabular format.</w:t>
      </w:r>
    </w:p>
    <w:p w14:paraId="1AE14CB8" w14:textId="77777777" w:rsidR="007A46AA" w:rsidRPr="00B24AC0" w:rsidRDefault="007A46AA" w:rsidP="007A46AA">
      <w:pPr>
        <w:ind w:firstLine="720"/>
      </w:pPr>
      <w:r w:rsidRPr="00B24AC0">
        <w:t xml:space="preserve">The command </w:t>
      </w:r>
      <w:r w:rsidRPr="00B24AC0">
        <w:rPr>
          <w:rStyle w:val="Code"/>
        </w:rPr>
        <w:t>show tables</w:t>
      </w:r>
      <w:r w:rsidRPr="00B24AC0">
        <w:t xml:space="preserve"> displays all the tables in a given database. The </w:t>
      </w:r>
      <w:r w:rsidRPr="00B24AC0">
        <w:rPr>
          <w:rStyle w:val="Code"/>
        </w:rPr>
        <w:t>truncate table</w:t>
      </w:r>
      <w:r w:rsidRPr="00B24AC0">
        <w:t xml:space="preserve"> command removes all the data from the table but retains the table metadata. </w:t>
      </w:r>
      <w:r w:rsidRPr="00B24AC0">
        <w:rPr>
          <w:rStyle w:val="Code"/>
        </w:rPr>
        <w:t>drop table</w:t>
      </w:r>
      <w:r w:rsidRPr="00B24AC0">
        <w:t xml:space="preserve"> removes the metadata and data from the table, and </w:t>
      </w:r>
      <w:r w:rsidRPr="00B24AC0">
        <w:rPr>
          <w:rStyle w:val="Code"/>
        </w:rPr>
        <w:t>drop</w:t>
      </w:r>
      <w:r w:rsidRPr="00B24AC0">
        <w:t xml:space="preserve"> </w:t>
      </w:r>
      <w:r w:rsidRPr="00B24AC0">
        <w:rPr>
          <w:rStyle w:val="Code"/>
        </w:rPr>
        <w:t>database</w:t>
      </w:r>
      <w:r w:rsidRPr="00B24AC0">
        <w:t xml:space="preserve"> deletes the entire database. Note that when dropping an </w:t>
      </w:r>
      <w:r w:rsidRPr="00B24AC0">
        <w:rPr>
          <w:rStyle w:val="Code"/>
        </w:rPr>
        <w:t>external</w:t>
      </w:r>
      <w:r w:rsidRPr="00B24AC0">
        <w:t xml:space="preserve"> table, data remains in the file in HDFS. Tables can be modified using the </w:t>
      </w:r>
      <w:r w:rsidRPr="00B24AC0">
        <w:rPr>
          <w:rStyle w:val="Code"/>
        </w:rPr>
        <w:t>alter table</w:t>
      </w:r>
      <w:r w:rsidRPr="00B24AC0">
        <w:t xml:space="preserve"> command. For example, the </w:t>
      </w:r>
      <w:r w:rsidRPr="00B24AC0">
        <w:rPr>
          <w:rStyle w:val="Code"/>
        </w:rPr>
        <w:t>alter table</w:t>
      </w:r>
      <w:r w:rsidRPr="00B24AC0">
        <w:t xml:space="preserve"> command can be followed by </w:t>
      </w:r>
      <w:r w:rsidRPr="00B24AC0">
        <w:rPr>
          <w:rStyle w:val="Code"/>
        </w:rPr>
        <w:t>rename to</w:t>
      </w:r>
      <w:r w:rsidRPr="00B24AC0">
        <w:t xml:space="preserve"> to rename the table and to change its location in HDFS, if needed. </w:t>
      </w:r>
    </w:p>
    <w:p w14:paraId="5048F56D" w14:textId="77777777" w:rsidR="007A46AA" w:rsidRPr="00B24AC0" w:rsidRDefault="007A46AA" w:rsidP="007A46AA">
      <w:pPr>
        <w:ind w:firstLine="720"/>
      </w:pPr>
      <w:r w:rsidRPr="00B24AC0">
        <w:t xml:space="preserve"> Once you create a table, you can load the records using the </w:t>
      </w:r>
      <w:r w:rsidRPr="00B24AC0">
        <w:rPr>
          <w:rStyle w:val="Code"/>
        </w:rPr>
        <w:t>load data</w:t>
      </w:r>
      <w:r w:rsidRPr="00B24AC0">
        <w:t xml:space="preserve"> command. Data can be loaded from a local file system if you indicate the word </w:t>
      </w:r>
      <w:r w:rsidRPr="00B24AC0">
        <w:rPr>
          <w:rStyle w:val="Code"/>
        </w:rPr>
        <w:t>local</w:t>
      </w:r>
      <w:r w:rsidRPr="00B24AC0">
        <w:t xml:space="preserve"> as part of the command. If you omit </w:t>
      </w:r>
      <w:r w:rsidRPr="00B24AC0">
        <w:rPr>
          <w:rStyle w:val="Code"/>
        </w:rPr>
        <w:t>local</w:t>
      </w:r>
      <w:r w:rsidRPr="00B24AC0">
        <w:t xml:space="preserve">, Hive looks for the data source in HDFS. When adding the </w:t>
      </w:r>
      <w:r w:rsidRPr="00B24AC0">
        <w:rPr>
          <w:rStyle w:val="Code"/>
        </w:rPr>
        <w:t>overwrite</w:t>
      </w:r>
      <w:r w:rsidRPr="00B24AC0">
        <w:t xml:space="preserve"> option in the command line, Hive overwrites any previous data in the table. Otherwise, the data is appended. Finally, you can also use the </w:t>
      </w:r>
      <w:r w:rsidRPr="00B24AC0">
        <w:rPr>
          <w:rStyle w:val="Code"/>
        </w:rPr>
        <w:t>select</w:t>
      </w:r>
      <w:r w:rsidRPr="00B24AC0">
        <w:t xml:space="preserve"> SQL statement to populate a table in Hive.</w:t>
      </w:r>
    </w:p>
    <w:p w14:paraId="19FC347C" w14:textId="77777777" w:rsidR="007A46AA" w:rsidRPr="00B24AC0" w:rsidRDefault="007A46AA" w:rsidP="007A46AA">
      <w:pPr>
        <w:pStyle w:val="Heading3"/>
      </w:pPr>
      <w:r w:rsidRPr="00B24AC0">
        <w:t xml:space="preserve">Part 2: Analyzing the Customer Late Payments </w:t>
      </w:r>
    </w:p>
    <w:p w14:paraId="7B76435F" w14:textId="77777777" w:rsidR="007A46AA" w:rsidRPr="00B24AC0" w:rsidRDefault="007A46AA" w:rsidP="007A46AA">
      <w:pPr>
        <w:ind w:firstLine="720"/>
      </w:pPr>
      <w:r w:rsidRPr="00B24AC0">
        <w:t xml:space="preserve">A commercial bank is using the Oracle database management system to store and analyze data about its customers and loan payments. Because the bank has a large number of records, the data analysis process is time-consuming and complex. This exercise demonstrates how the bank </w:t>
      </w:r>
      <w:r w:rsidRPr="00B24AC0">
        <w:lastRenderedPageBreak/>
        <w:t>can use Hadoop and Hive to perform the same analysis to construct a new and more accurate score of the risk in its customer portfolios.</w:t>
      </w:r>
    </w:p>
    <w:p w14:paraId="03039AE9" w14:textId="088BE1D2" w:rsidR="007A46AA" w:rsidRPr="00B24AC0" w:rsidRDefault="007A46AA" w:rsidP="007A46AA">
      <w:pPr>
        <w:ind w:firstLine="720"/>
      </w:pPr>
      <w:r w:rsidRPr="00B24AC0">
        <w:t xml:space="preserve">There are two data files: </w:t>
      </w:r>
      <w:r w:rsidRPr="00B24AC0">
        <w:rPr>
          <w:rStyle w:val="Code"/>
        </w:rPr>
        <w:t>CustomerDetails.txt</w:t>
      </w:r>
      <w:r w:rsidRPr="00B24AC0">
        <w:t xml:space="preserve"> and </w:t>
      </w:r>
      <w:r w:rsidRPr="00B24AC0">
        <w:rPr>
          <w:rStyle w:val="Code"/>
        </w:rPr>
        <w:t>LatePayments.txt</w:t>
      </w:r>
      <w:r w:rsidRPr="00B24AC0">
        <w:t xml:space="preserve">. Typically, these two files store a large number of records, but only a sample of customers and a sample of their payment history are used here for illustration purposes. The structure of these two data files is shown in Figures </w:t>
      </w:r>
      <w:r>
        <w:t>1</w:t>
      </w:r>
      <w:r w:rsidRPr="00B24AC0">
        <w:t xml:space="preserve"> and </w:t>
      </w:r>
      <w:r>
        <w:t>2</w:t>
      </w:r>
      <w:r w:rsidRPr="00B24AC0">
        <w:t>. You can find these two datasets on the companion website</w:t>
      </w:r>
    </w:p>
    <w:p w14:paraId="3C5A98D0" w14:textId="77777777" w:rsidR="007A46AA" w:rsidRPr="00B24AC0" w:rsidRDefault="007A46AA" w:rsidP="007A46AA">
      <w:pPr>
        <w:pStyle w:val="NoSpacing"/>
        <w:jc w:val="center"/>
      </w:pPr>
      <w:r w:rsidRPr="00B24AC0">
        <w:rPr>
          <w:noProof/>
        </w:rPr>
        <w:drawing>
          <wp:inline distT="0" distB="0" distL="0" distR="0" wp14:anchorId="011327F7" wp14:editId="56F0F1F1">
            <wp:extent cx="5511800" cy="2019300"/>
            <wp:effectExtent l="0" t="0" r="0" b="0"/>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ell phone&#10;&#10;Description automatically generated"/>
                    <pic:cNvPicPr/>
                  </pic:nvPicPr>
                  <pic:blipFill>
                    <a:blip r:embed="rId7"/>
                    <a:stretch>
                      <a:fillRect/>
                    </a:stretch>
                  </pic:blipFill>
                  <pic:spPr>
                    <a:xfrm>
                      <a:off x="0" y="0"/>
                      <a:ext cx="5511800" cy="2019300"/>
                    </a:xfrm>
                    <a:prstGeom prst="rect">
                      <a:avLst/>
                    </a:prstGeom>
                  </pic:spPr>
                </pic:pic>
              </a:graphicData>
            </a:graphic>
          </wp:inline>
        </w:drawing>
      </w:r>
      <w:r w:rsidRPr="00B24AC0" w:rsidDel="00461E1A">
        <w:t xml:space="preserve"> </w:t>
      </w:r>
    </w:p>
    <w:p w14:paraId="7AA537EE" w14:textId="741E46B6" w:rsidR="007A46AA" w:rsidRPr="00B24AC0" w:rsidRDefault="007A46AA" w:rsidP="007A46AA">
      <w:pPr>
        <w:pStyle w:val="Caption"/>
      </w:pPr>
      <w:r w:rsidRPr="00B24AC0">
        <w:t xml:space="preserve">Figure </w:t>
      </w:r>
      <w:r>
        <w:t>1:</w:t>
      </w:r>
      <w:r w:rsidRPr="00B24AC0">
        <w:t xml:space="preserve"> Customer Records</w:t>
      </w:r>
    </w:p>
    <w:p w14:paraId="2F5FAA89" w14:textId="77777777" w:rsidR="007A46AA" w:rsidRPr="00B24AC0" w:rsidRDefault="007A46AA" w:rsidP="007A46AA">
      <w:pPr>
        <w:pStyle w:val="NoSpacing"/>
      </w:pPr>
    </w:p>
    <w:p w14:paraId="041E1407" w14:textId="77777777" w:rsidR="007A46AA" w:rsidRPr="00B24AC0" w:rsidRDefault="007A46AA" w:rsidP="007A46AA">
      <w:pPr>
        <w:pStyle w:val="NoSpacing"/>
        <w:jc w:val="center"/>
      </w:pPr>
      <w:r w:rsidRPr="00B24AC0">
        <w:rPr>
          <w:noProof/>
          <w:lang w:val="en-GB" w:eastAsia="en-GB"/>
        </w:rPr>
        <w:drawing>
          <wp:inline distT="0" distB="0" distL="0" distR="0" wp14:anchorId="747E81C4" wp14:editId="344531FE">
            <wp:extent cx="2344366" cy="2499365"/>
            <wp:effectExtent l="12700" t="12700" r="18415" b="15240"/>
            <wp:docPr id="99" name="Picture 99" descr="late Payments&#10;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887739" name="Screen Shot 2019-10-09 at 1.27.44 PM.png"/>
                    <pic:cNvPicPr/>
                  </pic:nvPicPr>
                  <pic:blipFill>
                    <a:blip r:embed="rId8"/>
                    <a:stretch>
                      <a:fillRect/>
                    </a:stretch>
                  </pic:blipFill>
                  <pic:spPr>
                    <a:xfrm>
                      <a:off x="0" y="0"/>
                      <a:ext cx="2371443" cy="2528232"/>
                    </a:xfrm>
                    <a:prstGeom prst="rect">
                      <a:avLst/>
                    </a:prstGeom>
                    <a:ln>
                      <a:solidFill>
                        <a:schemeClr val="accent1"/>
                      </a:solidFill>
                    </a:ln>
                  </pic:spPr>
                </pic:pic>
              </a:graphicData>
            </a:graphic>
          </wp:inline>
        </w:drawing>
      </w:r>
    </w:p>
    <w:p w14:paraId="10F3043F" w14:textId="3F8BB184" w:rsidR="007A46AA" w:rsidRPr="00B24AC0" w:rsidRDefault="007A46AA" w:rsidP="007A46AA">
      <w:pPr>
        <w:pStyle w:val="Caption"/>
      </w:pPr>
      <w:r w:rsidRPr="00B24AC0">
        <w:t xml:space="preserve">Figure </w:t>
      </w:r>
      <w:r>
        <w:t>2:</w:t>
      </w:r>
      <w:r w:rsidRPr="00B24AC0">
        <w:t xml:space="preserve"> Late Payment Records</w:t>
      </w:r>
    </w:p>
    <w:p w14:paraId="55F6A519" w14:textId="77777777" w:rsidR="007A46AA" w:rsidRPr="00B24AC0" w:rsidRDefault="007A46AA" w:rsidP="007A46AA"/>
    <w:p w14:paraId="7228A378" w14:textId="77777777" w:rsidR="007A46AA" w:rsidRPr="00B24AC0" w:rsidRDefault="007A46AA" w:rsidP="007A46AA">
      <w:pPr>
        <w:pStyle w:val="ListParagraph"/>
        <w:numPr>
          <w:ilvl w:val="0"/>
          <w:numId w:val="3"/>
        </w:numPr>
        <w:spacing w:after="0" w:line="480" w:lineRule="auto"/>
      </w:pPr>
      <w:r w:rsidRPr="00B24AC0">
        <w:t xml:space="preserve">Create two directories in HDFS, </w:t>
      </w:r>
      <w:r w:rsidRPr="00B24AC0">
        <w:rPr>
          <w:rStyle w:val="Code"/>
        </w:rPr>
        <w:t>HV</w:t>
      </w:r>
      <w:r w:rsidRPr="00B24AC0">
        <w:t xml:space="preserve"> and </w:t>
      </w:r>
      <w:r w:rsidRPr="00B24AC0">
        <w:rPr>
          <w:rStyle w:val="Code"/>
        </w:rPr>
        <w:t>HV/input</w:t>
      </w:r>
      <w:r w:rsidRPr="00B24AC0">
        <w:t>, and load the text files that contain the table data.</w:t>
      </w:r>
    </w:p>
    <w:p w14:paraId="1C14284F" w14:textId="77777777" w:rsidR="007A46AA" w:rsidRPr="00B24AC0" w:rsidRDefault="007A46AA" w:rsidP="007A46AA">
      <w:pPr>
        <w:pStyle w:val="ListParagraph"/>
      </w:pPr>
      <w:r w:rsidRPr="00B24AC0">
        <w:lastRenderedPageBreak/>
        <mc:AlternateContent>
          <mc:Choice Requires="wps">
            <w:drawing>
              <wp:inline distT="0" distB="0" distL="0" distR="0" wp14:anchorId="5D9BA56E" wp14:editId="372643BB">
                <wp:extent cx="4953965" cy="849600"/>
                <wp:effectExtent l="0" t="0" r="12065" b="14605"/>
                <wp:docPr id="660089860" name="Text Box 660089860"/>
                <wp:cNvGraphicFramePr/>
                <a:graphic xmlns:a="http://schemas.openxmlformats.org/drawingml/2006/main">
                  <a:graphicData uri="http://schemas.microsoft.com/office/word/2010/wordprocessingShape">
                    <wps:wsp>
                      <wps:cNvSpPr txBox="1"/>
                      <wps:spPr>
                        <a:xfrm>
                          <a:off x="0" y="0"/>
                          <a:ext cx="4953965" cy="849600"/>
                        </a:xfrm>
                        <a:prstGeom prst="rect">
                          <a:avLst/>
                        </a:prstGeom>
                        <a:solidFill>
                          <a:srgbClr val="C6D9F1"/>
                        </a:solidFill>
                        <a:ln w="6350">
                          <a:solidFill>
                            <a:srgbClr val="000000"/>
                          </a:solidFill>
                        </a:ln>
                      </wps:spPr>
                      <wps:txbx>
                        <w:txbxContent>
                          <w:p w14:paraId="7CBD4F68"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 hadoop fs -mkdir HV</w:t>
                            </w:r>
                          </w:p>
                          <w:p w14:paraId="059C54C0" w14:textId="77777777" w:rsidR="007A46AA" w:rsidRDefault="007A46AA" w:rsidP="007A46AA">
                            <w:pPr>
                              <w:spacing w:line="240" w:lineRule="auto"/>
                              <w:rPr>
                                <w:rFonts w:ascii="Calibri" w:hAnsi="Calibri" w:cs="Calibri"/>
                                <w:i/>
                                <w:color w:val="000000"/>
                              </w:rPr>
                            </w:pPr>
                            <w:r w:rsidRPr="001C1748">
                              <w:rPr>
                                <w:rFonts w:ascii="Calibri" w:hAnsi="Calibri" w:cs="Calibri"/>
                                <w:i/>
                                <w:color w:val="000000"/>
                              </w:rPr>
                              <w:t>$ hadoop fs -mkdir HV/input</w:t>
                            </w:r>
                          </w:p>
                          <w:p w14:paraId="596C08EA" w14:textId="77777777" w:rsidR="007A46AA" w:rsidRPr="008E4238" w:rsidRDefault="007A46AA" w:rsidP="007A46AA">
                            <w:pPr>
                              <w:spacing w:line="240" w:lineRule="auto"/>
                              <w:rPr>
                                <w:rFonts w:cstheme="minorHAnsi"/>
                                <w:i/>
                                <w:color w:val="000000"/>
                              </w:rPr>
                            </w:pPr>
                            <w:r>
                              <w:rPr>
                                <w:rFonts w:ascii="Calibri" w:hAnsi="Calibri" w:cs="Calibri"/>
                                <w:i/>
                                <w:color w:val="000000"/>
                              </w:rPr>
                              <w:t xml:space="preserve">$ hadoop fs -copyFromLocal </w:t>
                            </w:r>
                            <w:r w:rsidRPr="008E4238">
                              <w:rPr>
                                <w:rFonts w:cstheme="minorHAnsi"/>
                                <w:i/>
                                <w:color w:val="000000"/>
                              </w:rPr>
                              <w:t>CustomerDetails.txt HV/input</w:t>
                            </w:r>
                          </w:p>
                          <w:p w14:paraId="209ED792" w14:textId="77777777" w:rsidR="007A46AA" w:rsidRPr="008E4238" w:rsidRDefault="007A46AA" w:rsidP="007A46AA">
                            <w:pPr>
                              <w:spacing w:line="240" w:lineRule="auto"/>
                              <w:rPr>
                                <w:rFonts w:cstheme="minorHAnsi"/>
                                <w:i/>
                                <w:color w:val="000000"/>
                              </w:rPr>
                            </w:pPr>
                            <w:r w:rsidRPr="008E4238">
                              <w:rPr>
                                <w:rFonts w:cstheme="minorHAnsi"/>
                                <w:i/>
                                <w:color w:val="000000"/>
                              </w:rPr>
                              <w:t>$</w:t>
                            </w:r>
                            <w:r>
                              <w:rPr>
                                <w:rFonts w:cstheme="minorHAnsi"/>
                                <w:i/>
                                <w:color w:val="000000"/>
                              </w:rPr>
                              <w:t xml:space="preserve"> </w:t>
                            </w:r>
                            <w:r w:rsidRPr="008E4238">
                              <w:rPr>
                                <w:rFonts w:cstheme="minorHAnsi"/>
                                <w:i/>
                                <w:color w:val="000000"/>
                              </w:rPr>
                              <w:t xml:space="preserve">hadoop fs -copyFromLocal </w:t>
                            </w:r>
                            <w:r w:rsidRPr="008E4238">
                              <w:rPr>
                                <w:rFonts w:cstheme="minorHAnsi"/>
                                <w:i/>
                              </w:rPr>
                              <w:t>LatePayments.txt</w:t>
                            </w:r>
                            <w:r>
                              <w:rPr>
                                <w:rFonts w:cstheme="minorHAnsi"/>
                                <w:i/>
                              </w:rPr>
                              <w:t xml:space="preserve"> HV/input</w:t>
                            </w:r>
                          </w:p>
                          <w:p w14:paraId="08C0B85C" w14:textId="77777777" w:rsidR="007A46AA" w:rsidRPr="001C1748" w:rsidRDefault="007A46AA" w:rsidP="007A46AA">
                            <w:pPr>
                              <w:spacing w:line="240" w:lineRule="auto"/>
                              <w:rPr>
                                <w:rFonts w:ascii="Calibri" w:hAnsi="Calibri" w:cs="Calibri"/>
                                <w:i/>
                                <w:color w:val="00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D9BA56E" id="_x0000_t202" coordsize="21600,21600" o:spt="202" path="m,l,21600r21600,l21600,xe">
                <v:stroke joinstyle="miter"/>
                <v:path gradientshapeok="t" o:connecttype="rect"/>
              </v:shapetype>
              <v:shape id="Text Box 660089860" o:spid="_x0000_s1026" type="#_x0000_t202" style="width:390.1pt;height:6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" fillcolor="#c6d9f1" strokeweight=".5pt">
                <v:textbox>
                  <w:txbxContent>
                    <w:p w14:paraId="7CBD4F68"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 hadoop fs -mkdir HV</w:t>
                      </w:r>
                    </w:p>
                    <w:p w14:paraId="059C54C0" w14:textId="77777777" w:rsidR="007A46AA" w:rsidRDefault="007A46AA" w:rsidP="007A46AA">
                      <w:pPr>
                        <w:spacing w:line="240" w:lineRule="auto"/>
                        <w:rPr>
                          <w:rFonts w:ascii="Calibri" w:hAnsi="Calibri" w:cs="Calibri"/>
                          <w:i/>
                          <w:color w:val="000000"/>
                        </w:rPr>
                      </w:pPr>
                      <w:r w:rsidRPr="001C1748">
                        <w:rPr>
                          <w:rFonts w:ascii="Calibri" w:hAnsi="Calibri" w:cs="Calibri"/>
                          <w:i/>
                          <w:color w:val="000000"/>
                        </w:rPr>
                        <w:t>$ hadoop fs -mkdir HV/input</w:t>
                      </w:r>
                    </w:p>
                    <w:p w14:paraId="596C08EA" w14:textId="77777777" w:rsidR="007A46AA" w:rsidRPr="008E4238" w:rsidRDefault="007A46AA" w:rsidP="007A46AA">
                      <w:pPr>
                        <w:spacing w:line="240" w:lineRule="auto"/>
                        <w:rPr>
                          <w:rFonts w:cstheme="minorHAnsi"/>
                          <w:i/>
                          <w:color w:val="000000"/>
                        </w:rPr>
                      </w:pPr>
                      <w:r>
                        <w:rPr>
                          <w:rFonts w:ascii="Calibri" w:hAnsi="Calibri" w:cs="Calibri"/>
                          <w:i/>
                          <w:color w:val="000000"/>
                        </w:rPr>
                        <w:t xml:space="preserve">$ hadoop fs -copyFromLocal </w:t>
                      </w:r>
                      <w:r w:rsidRPr="008E4238">
                        <w:rPr>
                          <w:rFonts w:cstheme="minorHAnsi"/>
                          <w:i/>
                          <w:color w:val="000000"/>
                        </w:rPr>
                        <w:t>CustomerDetails.txt HV/input</w:t>
                      </w:r>
                    </w:p>
                    <w:p w14:paraId="209ED792" w14:textId="77777777" w:rsidR="007A46AA" w:rsidRPr="008E4238" w:rsidRDefault="007A46AA" w:rsidP="007A46AA">
                      <w:pPr>
                        <w:spacing w:line="240" w:lineRule="auto"/>
                        <w:rPr>
                          <w:rFonts w:cstheme="minorHAnsi"/>
                          <w:i/>
                          <w:color w:val="000000"/>
                        </w:rPr>
                      </w:pPr>
                      <w:r w:rsidRPr="008E4238">
                        <w:rPr>
                          <w:rFonts w:cstheme="minorHAnsi"/>
                          <w:i/>
                          <w:color w:val="000000"/>
                        </w:rPr>
                        <w:t>$</w:t>
                      </w:r>
                      <w:r>
                        <w:rPr>
                          <w:rFonts w:cstheme="minorHAnsi"/>
                          <w:i/>
                          <w:color w:val="000000"/>
                        </w:rPr>
                        <w:t xml:space="preserve"> </w:t>
                      </w:r>
                      <w:r w:rsidRPr="008E4238">
                        <w:rPr>
                          <w:rFonts w:cstheme="minorHAnsi"/>
                          <w:i/>
                          <w:color w:val="000000"/>
                        </w:rPr>
                        <w:t xml:space="preserve">hadoop fs -copyFromLocal </w:t>
                      </w:r>
                      <w:r w:rsidRPr="008E4238">
                        <w:rPr>
                          <w:rFonts w:cstheme="minorHAnsi"/>
                          <w:i/>
                        </w:rPr>
                        <w:t>LatePayments.txt</w:t>
                      </w:r>
                      <w:r>
                        <w:rPr>
                          <w:rFonts w:cstheme="minorHAnsi"/>
                          <w:i/>
                        </w:rPr>
                        <w:t xml:space="preserve"> HV/input</w:t>
                      </w:r>
                    </w:p>
                    <w:p w14:paraId="08C0B85C" w14:textId="77777777" w:rsidR="007A46AA" w:rsidRPr="001C1748" w:rsidRDefault="007A46AA" w:rsidP="007A46AA">
                      <w:pPr>
                        <w:spacing w:line="240" w:lineRule="auto"/>
                        <w:rPr>
                          <w:rFonts w:ascii="Calibri" w:hAnsi="Calibri" w:cs="Calibri"/>
                          <w:i/>
                          <w:color w:val="000000"/>
                        </w:rPr>
                      </w:pPr>
                    </w:p>
                  </w:txbxContent>
                </v:textbox>
                <w10:anchorlock/>
              </v:shape>
            </w:pict>
          </mc:Fallback>
        </mc:AlternateContent>
      </w:r>
    </w:p>
    <w:p w14:paraId="4C5B1FF6" w14:textId="77777777" w:rsidR="007A46AA" w:rsidRPr="00B24AC0" w:rsidRDefault="007A46AA" w:rsidP="007A46AA">
      <w:pPr>
        <w:pStyle w:val="ListParagraph"/>
        <w:numPr>
          <w:ilvl w:val="0"/>
          <w:numId w:val="3"/>
        </w:numPr>
        <w:spacing w:after="0" w:line="480" w:lineRule="auto"/>
      </w:pPr>
      <w:r w:rsidRPr="00B24AC0">
        <w:t xml:space="preserve">Create a database named </w:t>
      </w:r>
      <w:r w:rsidRPr="00B24AC0">
        <w:rPr>
          <w:rStyle w:val="Code"/>
        </w:rPr>
        <w:t>bank_db</w:t>
      </w:r>
      <w:r w:rsidRPr="00B24AC0">
        <w:t xml:space="preserve">. Before running Hive commands, invoke the Hive CLI shell by using the </w:t>
      </w:r>
      <w:r w:rsidRPr="00B24AC0">
        <w:rPr>
          <w:rStyle w:val="Code"/>
        </w:rPr>
        <w:t>hive</w:t>
      </w:r>
      <w:r w:rsidRPr="00B24AC0">
        <w:t xml:space="preserve"> command represented here:</w:t>
      </w:r>
    </w:p>
    <w:p w14:paraId="5EE60239" w14:textId="77777777" w:rsidR="007A46AA" w:rsidRPr="00B24AC0" w:rsidRDefault="007A46AA" w:rsidP="007A46AA">
      <w:pPr>
        <w:jc w:val="right"/>
      </w:pPr>
      <w:r w:rsidRPr="00B24AC0">
        <w:rPr>
          <w:lang w:eastAsia="zh-TW"/>
        </w:rPr>
        <mc:AlternateContent>
          <mc:Choice Requires="wps">
            <w:drawing>
              <wp:inline distT="0" distB="0" distL="0" distR="0" wp14:anchorId="52011D72" wp14:editId="0FD38751">
                <wp:extent cx="5281295" cy="1587600"/>
                <wp:effectExtent l="0" t="0" r="14605" b="11430"/>
                <wp:docPr id="212787870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81295" cy="1587600"/>
                        </a:xfrm>
                        <a:prstGeom prst="rect">
                          <a:avLst/>
                        </a:prstGeom>
                        <a:solidFill>
                          <a:srgbClr val="C6D9F1"/>
                        </a:solidFill>
                        <a:ln w="9525">
                          <a:solidFill>
                            <a:srgbClr val="000000"/>
                          </a:solidFill>
                          <a:miter lim="800000"/>
                          <a:headEnd/>
                          <a:tailEnd/>
                        </a:ln>
                        <a:effectLst/>
                      </wps:spPr>
                      <wps:txbx>
                        <w:txbxContent>
                          <w:p w14:paraId="52A39E9D"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 hive</w:t>
                            </w:r>
                          </w:p>
                          <w:p w14:paraId="6A08C11A"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hive&gt; CREATE DATABASE bank_db</w:t>
                            </w:r>
                            <w:r>
                              <w:rPr>
                                <w:rFonts w:ascii="Calibri" w:hAnsi="Calibri" w:cs="Calibri"/>
                                <w:bCs/>
                                <w:i/>
                                <w:color w:val="000000"/>
                                <w:szCs w:val="32"/>
                                <w14:textOutline w14:w="9525" w14:cap="rnd" w14:cmpd="sng" w14:algn="ctr">
                                  <w14:noFill/>
                                  <w14:prstDash w14:val="solid"/>
                                  <w14:bevel/>
                                </w14:textOutline>
                              </w:rPr>
                              <w:t xml:space="preserve"> </w:t>
                            </w:r>
                            <w:r w:rsidRPr="001C1748">
                              <w:rPr>
                                <w:rFonts w:ascii="Calibri" w:hAnsi="Calibri" w:cs="Calibri"/>
                                <w:bCs/>
                                <w:i/>
                                <w:color w:val="000000"/>
                                <w:szCs w:val="32"/>
                                <w14:textOutline w14:w="9525" w14:cap="rnd" w14:cmpd="sng" w14:algn="ctr">
                                  <w14:noFill/>
                                  <w14:prstDash w14:val="solid"/>
                                  <w14:bevel/>
                                </w14:textOutline>
                              </w:rPr>
                              <w:t>COMMENT 'This database is created for analyzing customer late payments';</w:t>
                            </w:r>
                          </w:p>
                          <w:p w14:paraId="6CE4FB01"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hive&gt; show databases;</w:t>
                            </w:r>
                          </w:p>
                          <w:p w14:paraId="277E392B"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OK</w:t>
                            </w:r>
                          </w:p>
                          <w:p w14:paraId="3063FE5D"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bank_db</w:t>
                            </w:r>
                          </w:p>
                          <w:p w14:paraId="0722042A"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default</w:t>
                            </w:r>
                          </w:p>
                          <w:p w14:paraId="3F067296"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Time taken: 0.103 seconds, Fetched: 2 row(s)</w:t>
                            </w:r>
                          </w:p>
                        </w:txbxContent>
                      </wps:txbx>
                      <wps:bodyPr rot="0" vert="horz" wrap="square" lIns="91440" tIns="45720" rIns="91440" bIns="45720" anchor="t" anchorCtr="0" upright="1">
                        <a:spAutoFit/>
                      </wps:bodyPr>
                    </wps:wsp>
                  </a:graphicData>
                </a:graphic>
              </wp:inline>
            </w:drawing>
          </mc:Choice>
          <mc:Fallback>
            <w:pict>
              <v:shape w14:anchorId="52011D72" id="Text Box 3" o:spid="_x0000_s1027" type="#_x0000_t202" style="width:415.85pt;height: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" fillcolor="#c6d9f1">
                <v:path arrowok="t"/>
                <v:textbox style="mso-fit-shape-to-text:t">
                  <w:txbxContent>
                    <w:p w14:paraId="52A39E9D"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 hive</w:t>
                      </w:r>
                    </w:p>
                    <w:p w14:paraId="6A08C11A"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hive&gt; CREATE DATABASE bank_db</w:t>
                      </w:r>
                      <w:r>
                        <w:rPr>
                          <w:rFonts w:ascii="Calibri" w:hAnsi="Calibri" w:cs="Calibri"/>
                          <w:bCs/>
                          <w:i/>
                          <w:color w:val="000000"/>
                          <w:szCs w:val="32"/>
                          <w14:textOutline w14:w="9525" w14:cap="rnd" w14:cmpd="sng" w14:algn="ctr">
                            <w14:noFill/>
                            <w14:prstDash w14:val="solid"/>
                            <w14:bevel/>
                          </w14:textOutline>
                        </w:rPr>
                        <w:t xml:space="preserve"> </w:t>
                      </w:r>
                      <w:r w:rsidRPr="001C1748">
                        <w:rPr>
                          <w:rFonts w:ascii="Calibri" w:hAnsi="Calibri" w:cs="Calibri"/>
                          <w:bCs/>
                          <w:i/>
                          <w:color w:val="000000"/>
                          <w:szCs w:val="32"/>
                          <w14:textOutline w14:w="9525" w14:cap="rnd" w14:cmpd="sng" w14:algn="ctr">
                            <w14:noFill/>
                            <w14:prstDash w14:val="solid"/>
                            <w14:bevel/>
                          </w14:textOutline>
                        </w:rPr>
                        <w:t>COMMENT 'This database is created for analyzing customer late payments';</w:t>
                      </w:r>
                    </w:p>
                    <w:p w14:paraId="6CE4FB01"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hive&gt; show databases;</w:t>
                      </w:r>
                    </w:p>
                    <w:p w14:paraId="277E392B"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OK</w:t>
                      </w:r>
                    </w:p>
                    <w:p w14:paraId="3063FE5D"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bank_db</w:t>
                      </w:r>
                    </w:p>
                    <w:p w14:paraId="0722042A"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default</w:t>
                      </w:r>
                    </w:p>
                    <w:p w14:paraId="3F067296" w14:textId="77777777" w:rsidR="007A46AA" w:rsidRPr="001C1748" w:rsidRDefault="007A46AA" w:rsidP="007A46AA">
                      <w:pPr>
                        <w:spacing w:line="240" w:lineRule="auto"/>
                        <w:rPr>
                          <w:rFonts w:ascii="Calibri" w:hAnsi="Calibri" w:cs="Calibri"/>
                          <w:bCs/>
                          <w:i/>
                          <w:color w:val="000000"/>
                          <w:szCs w:val="32"/>
                          <w14:textOutline w14:w="9525" w14:cap="rnd" w14:cmpd="sng" w14:algn="ctr">
                            <w14:noFill/>
                            <w14:prstDash w14:val="solid"/>
                            <w14:bevel/>
                          </w14:textOutline>
                        </w:rPr>
                      </w:pPr>
                      <w:r w:rsidRPr="001C1748">
                        <w:rPr>
                          <w:rFonts w:ascii="Calibri" w:hAnsi="Calibri" w:cs="Calibri"/>
                          <w:bCs/>
                          <w:i/>
                          <w:color w:val="000000"/>
                          <w:szCs w:val="32"/>
                          <w14:textOutline w14:w="9525" w14:cap="rnd" w14:cmpd="sng" w14:algn="ctr">
                            <w14:noFill/>
                            <w14:prstDash w14:val="solid"/>
                            <w14:bevel/>
                          </w14:textOutline>
                        </w:rPr>
                        <w:t>Time taken: 0.103 seconds, Fetched: 2 row(s)</w:t>
                      </w:r>
                    </w:p>
                  </w:txbxContent>
                </v:textbox>
                <w10:anchorlock/>
              </v:shape>
            </w:pict>
          </mc:Fallback>
        </mc:AlternateContent>
      </w:r>
    </w:p>
    <w:p w14:paraId="38F02717" w14:textId="77777777" w:rsidR="007A46AA" w:rsidRPr="00B24AC0" w:rsidRDefault="007A46AA" w:rsidP="007A46AA">
      <w:pPr>
        <w:pStyle w:val="ListParagraph"/>
        <w:numPr>
          <w:ilvl w:val="0"/>
          <w:numId w:val="3"/>
        </w:numPr>
        <w:spacing w:after="0" w:line="480" w:lineRule="auto"/>
      </w:pPr>
      <w:r w:rsidRPr="00B24AC0">
        <w:t xml:space="preserve">Now that you have created the </w:t>
      </w:r>
      <w:r w:rsidRPr="00B24AC0">
        <w:rPr>
          <w:rStyle w:val="Code"/>
        </w:rPr>
        <w:t>bank_db</w:t>
      </w:r>
      <w:r w:rsidRPr="00B24AC0">
        <w:t xml:space="preserve"> database, create three tables: </w:t>
      </w:r>
      <w:r w:rsidRPr="00B24AC0">
        <w:rPr>
          <w:rStyle w:val="Code"/>
        </w:rPr>
        <w:t>customers_ext</w:t>
      </w:r>
      <w:r w:rsidRPr="00B24AC0">
        <w:t xml:space="preserve"> (an external table), </w:t>
      </w:r>
      <w:r w:rsidRPr="00B24AC0">
        <w:rPr>
          <w:rStyle w:val="Code"/>
        </w:rPr>
        <w:t>payments</w:t>
      </w:r>
      <w:r w:rsidRPr="00B24AC0">
        <w:t xml:space="preserve"> (an internal table), and </w:t>
      </w:r>
      <w:r w:rsidRPr="00B24AC0">
        <w:rPr>
          <w:rStyle w:val="Code"/>
        </w:rPr>
        <w:t>payments_ptn</w:t>
      </w:r>
      <w:r w:rsidRPr="00B24AC0">
        <w:t xml:space="preserve"> (similar to the </w:t>
      </w:r>
      <w:r w:rsidRPr="00B24AC0">
        <w:rPr>
          <w:rStyle w:val="Code"/>
        </w:rPr>
        <w:t>payments</w:t>
      </w:r>
      <w:r w:rsidRPr="00B24AC0">
        <w:t xml:space="preserve"> table but partitioned by the </w:t>
      </w:r>
      <w:r w:rsidRPr="00B24AC0">
        <w:rPr>
          <w:rStyle w:val="Code"/>
        </w:rPr>
        <w:t>late</w:t>
      </w:r>
      <w:r w:rsidRPr="00B24AC0">
        <w:t xml:space="preserve"> field). The </w:t>
      </w:r>
      <w:r w:rsidRPr="00B24AC0">
        <w:rPr>
          <w:rStyle w:val="Code"/>
        </w:rPr>
        <w:t>payments_ptn</w:t>
      </w:r>
      <w:r w:rsidRPr="00B24AC0">
        <w:t xml:space="preserve"> table is created for demonstration purposes here, and you will delete it later. The </w:t>
      </w:r>
      <w:r w:rsidRPr="00B24AC0">
        <w:rPr>
          <w:rStyle w:val="Code"/>
        </w:rPr>
        <w:t>payments</w:t>
      </w:r>
      <w:r w:rsidRPr="00B24AC0">
        <w:t xml:space="preserve"> table is created from the </w:t>
      </w:r>
      <w:r w:rsidRPr="00B24AC0">
        <w:rPr>
          <w:rStyle w:val="Code"/>
        </w:rPr>
        <w:t>LatePayments.txt</w:t>
      </w:r>
      <w:r w:rsidRPr="00B24AC0">
        <w:t xml:space="preserve"> file representation, and the </w:t>
      </w:r>
      <w:r w:rsidRPr="00B24AC0">
        <w:rPr>
          <w:rStyle w:val="Code"/>
        </w:rPr>
        <w:t>payments_ptn</w:t>
      </w:r>
      <w:r w:rsidRPr="00B24AC0">
        <w:t xml:space="preserve"> table again has the same fields as </w:t>
      </w:r>
      <w:r w:rsidRPr="00B24AC0">
        <w:rPr>
          <w:rStyle w:val="Code"/>
        </w:rPr>
        <w:t>payments</w:t>
      </w:r>
      <w:r w:rsidRPr="00B24AC0">
        <w:t xml:space="preserve"> but without the </w:t>
      </w:r>
      <w:r w:rsidRPr="00B24AC0">
        <w:rPr>
          <w:rStyle w:val="Code"/>
        </w:rPr>
        <w:t>late</w:t>
      </w:r>
      <w:r w:rsidRPr="00B24AC0">
        <w:t xml:space="preserve"> column. The </w:t>
      </w:r>
      <w:r w:rsidRPr="00B24AC0">
        <w:rPr>
          <w:rStyle w:val="Code"/>
        </w:rPr>
        <w:t>late</w:t>
      </w:r>
      <w:r w:rsidRPr="00B24AC0">
        <w:t xml:space="preserve"> column is used to partition the records in two sets: those records with late payments and those records with no late payments. The last command is used to create the external table </w:t>
      </w:r>
      <w:r w:rsidRPr="00B24AC0">
        <w:rPr>
          <w:rStyle w:val="Code"/>
        </w:rPr>
        <w:t>customers_ext</w:t>
      </w:r>
      <w:r w:rsidRPr="00B24AC0">
        <w:t xml:space="preserve"> with similar fields as the </w:t>
      </w:r>
      <w:r w:rsidRPr="00B24AC0">
        <w:rPr>
          <w:rStyle w:val="Code"/>
        </w:rPr>
        <w:t>CustomerDetails.txt</w:t>
      </w:r>
      <w:r w:rsidRPr="00B24AC0">
        <w:t xml:space="preserve"> table, </w:t>
      </w:r>
      <w:commentRangeStart w:id="0"/>
      <w:r w:rsidRPr="00B24AC0">
        <w:t>which is also stored in HDFS.</w:t>
      </w:r>
      <w:commentRangeEnd w:id="0"/>
      <w:r w:rsidRPr="00B24AC0">
        <w:rPr>
          <w:rStyle w:val="CommentReference"/>
          <w:sz w:val="22"/>
          <w:szCs w:val="22"/>
        </w:rPr>
        <w:commentReference w:id="0"/>
      </w:r>
    </w:p>
    <w:p w14:paraId="701863C9" w14:textId="77777777" w:rsidR="007A46AA" w:rsidRPr="00B24AC0" w:rsidRDefault="007A46AA" w:rsidP="007A46AA">
      <w:pPr>
        <w:jc w:val="center"/>
      </w:pPr>
      <w:r w:rsidRPr="00B24AC0">
        <w:rPr>
          <w:lang w:eastAsia="zh-TW"/>
        </w:rPr>
        <w:lastRenderedPageBreak/>
        <mc:AlternateContent>
          <mc:Choice Requires="wps">
            <w:drawing>
              <wp:inline distT="0" distB="0" distL="0" distR="0" wp14:anchorId="40FAED4A" wp14:editId="756E18EE">
                <wp:extent cx="4847815" cy="979714"/>
                <wp:effectExtent l="0" t="0" r="16510" b="10795"/>
                <wp:docPr id="212787870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847815" cy="979714"/>
                        </a:xfrm>
                        <a:prstGeom prst="rect">
                          <a:avLst/>
                        </a:prstGeom>
                        <a:solidFill>
                          <a:srgbClr val="C6D9F1"/>
                        </a:solidFill>
                        <a:ln w="9525">
                          <a:solidFill>
                            <a:srgbClr val="000000"/>
                          </a:solidFill>
                          <a:miter lim="800000"/>
                          <a:headEnd/>
                          <a:tailEnd/>
                        </a:ln>
                      </wps:spPr>
                      <wps:txbx>
                        <w:txbxContent>
                          <w:p w14:paraId="7E509AB3" w14:textId="77777777" w:rsidR="007A46AA" w:rsidRDefault="007A46AA" w:rsidP="007A46AA">
                            <w:pPr>
                              <w:pStyle w:val="NoSpacing"/>
                              <w:spacing w:line="240" w:lineRule="auto"/>
                              <w:rPr>
                                <w:rFonts w:ascii="Calibri" w:hAnsi="Calibri" w:cs="Calibri"/>
                                <w:i/>
                                <w:color w:val="000000"/>
                              </w:rPr>
                            </w:pPr>
                            <w:r w:rsidRPr="001C1748">
                              <w:rPr>
                                <w:rFonts w:ascii="Calibri" w:hAnsi="Calibri" w:cs="Calibri"/>
                                <w:i/>
                                <w:color w:val="000000"/>
                              </w:rPr>
                              <w:t>hive&gt;</w:t>
                            </w:r>
                            <w:r>
                              <w:rPr>
                                <w:rFonts w:ascii="Calibri" w:hAnsi="Calibri" w:cs="Calibri"/>
                                <w:i/>
                                <w:color w:val="000000"/>
                              </w:rPr>
                              <w:t xml:space="preserve"> use bank_db; </w:t>
                            </w:r>
                          </w:p>
                          <w:p w14:paraId="754BB8F0" w14:textId="77777777" w:rsidR="007A46AA" w:rsidRPr="001C1748" w:rsidRDefault="007A46AA" w:rsidP="007A46AA">
                            <w:pPr>
                              <w:pStyle w:val="NoSpacing"/>
                              <w:spacing w:line="240" w:lineRule="auto"/>
                              <w:rPr>
                                <w:rFonts w:ascii="Calibri" w:hAnsi="Calibri" w:cs="Calibri"/>
                                <w:i/>
                                <w:color w:val="000000"/>
                              </w:rPr>
                            </w:pPr>
                            <w:r>
                              <w:rPr>
                                <w:rFonts w:ascii="Calibri" w:hAnsi="Calibri" w:cs="Calibri"/>
                                <w:i/>
                                <w:color w:val="000000"/>
                              </w:rPr>
                              <w:t xml:space="preserve">hive&gt; </w:t>
                            </w:r>
                            <w:r w:rsidRPr="001C1748">
                              <w:rPr>
                                <w:rFonts w:ascii="Calibri" w:hAnsi="Calibri" w:cs="Calibri"/>
                                <w:i/>
                                <w:color w:val="000000"/>
                              </w:rPr>
                              <w:t>CREATE TABLE IF NOT EXISTS bank_db.payments</w:t>
                            </w:r>
                            <w:r>
                              <w:rPr>
                                <w:rFonts w:ascii="Calibri" w:hAnsi="Calibri" w:cs="Calibri"/>
                                <w:i/>
                                <w:color w:val="000000"/>
                              </w:rPr>
                              <w:t xml:space="preserve"> </w:t>
                            </w:r>
                            <w:r w:rsidRPr="001C1748">
                              <w:rPr>
                                <w:rFonts w:ascii="Calibri" w:hAnsi="Calibri" w:cs="Calibri"/>
                                <w:i/>
                                <w:color w:val="000000"/>
                              </w:rPr>
                              <w:t>(</w:t>
                            </w:r>
                            <w:r>
                              <w:rPr>
                                <w:rFonts w:ascii="Calibri" w:hAnsi="Calibri" w:cs="Calibri"/>
                                <w:i/>
                                <w:color w:val="000000"/>
                              </w:rPr>
                              <w:t>c</w:t>
                            </w:r>
                            <w:r w:rsidRPr="001C1748">
                              <w:rPr>
                                <w:rFonts w:ascii="Calibri" w:hAnsi="Calibri" w:cs="Calibri"/>
                                <w:i/>
                                <w:color w:val="000000"/>
                              </w:rPr>
                              <w:t>_</w:t>
                            </w:r>
                            <w:r>
                              <w:rPr>
                                <w:rFonts w:ascii="Calibri" w:hAnsi="Calibri" w:cs="Calibri"/>
                                <w:i/>
                                <w:color w:val="000000"/>
                              </w:rPr>
                              <w:t>id</w:t>
                            </w:r>
                            <w:r w:rsidRPr="001C1748">
                              <w:rPr>
                                <w:rFonts w:ascii="Calibri" w:hAnsi="Calibri" w:cs="Calibri"/>
                                <w:i/>
                                <w:color w:val="000000"/>
                              </w:rPr>
                              <w:t xml:space="preserve"> int,transaction_</w:t>
                            </w:r>
                            <w:r>
                              <w:rPr>
                                <w:rFonts w:ascii="Calibri" w:hAnsi="Calibri" w:cs="Calibri"/>
                                <w:i/>
                                <w:color w:val="000000"/>
                              </w:rPr>
                              <w:t>id</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tring, transaction_</w:t>
                            </w:r>
                            <w:r>
                              <w:rPr>
                                <w:rFonts w:ascii="Calibri" w:hAnsi="Calibri" w:cs="Calibri"/>
                                <w:i/>
                                <w:color w:val="000000"/>
                              </w:rPr>
                              <w:t>date</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 xml:space="preserve">tring,late </w:t>
                            </w:r>
                            <w:r>
                              <w:rPr>
                                <w:rFonts w:ascii="Calibri" w:hAnsi="Calibri" w:cs="Calibri"/>
                                <w:i/>
                                <w:color w:val="000000"/>
                              </w:rPr>
                              <w:t>s</w:t>
                            </w:r>
                            <w:r w:rsidRPr="001C1748">
                              <w:rPr>
                                <w:rFonts w:ascii="Calibri" w:hAnsi="Calibri" w:cs="Calibri"/>
                                <w:i/>
                                <w:color w:val="000000"/>
                              </w:rPr>
                              <w:t>tring)</w:t>
                            </w:r>
                            <w:r>
                              <w:rPr>
                                <w:rFonts w:ascii="Calibri" w:hAnsi="Calibri" w:cs="Calibri"/>
                                <w:i/>
                                <w:color w:val="000000"/>
                              </w:rPr>
                              <w:t xml:space="preserve"> </w:t>
                            </w:r>
                            <w:r w:rsidRPr="001C1748">
                              <w:rPr>
                                <w:rFonts w:ascii="Calibri" w:hAnsi="Calibri" w:cs="Calibri"/>
                                <w:i/>
                                <w:color w:val="000000"/>
                              </w:rPr>
                              <w:t>ROW FORMAT DELIMITED FIELDS TERMINATED BY '\t'</w:t>
                            </w:r>
                            <w:r>
                              <w:rPr>
                                <w:rFonts w:ascii="Calibri" w:hAnsi="Calibri" w:cs="Calibri"/>
                                <w:i/>
                                <w:color w:val="000000"/>
                              </w:rPr>
                              <w:t xml:space="preserve"> </w:t>
                            </w:r>
                            <w:r w:rsidRPr="001C1748">
                              <w:rPr>
                                <w:rFonts w:ascii="Calibri" w:hAnsi="Calibri" w:cs="Calibri"/>
                                <w:i/>
                                <w:color w:val="000000"/>
                              </w:rPr>
                              <w:t>STORED AS TEXTFILE;</w:t>
                            </w:r>
                          </w:p>
                          <w:p w14:paraId="7502CF63" w14:textId="77777777" w:rsidR="007A46AA" w:rsidRPr="001C1748" w:rsidRDefault="007A46AA" w:rsidP="007A46AA">
                            <w:pPr>
                              <w:pStyle w:val="NoSpacing"/>
                              <w:spacing w:line="240" w:lineRule="auto"/>
                              <w:rPr>
                                <w:rFonts w:ascii="Calibri" w:hAnsi="Calibri" w:cs="Calibri"/>
                                <w:i/>
                                <w:color w:val="000000"/>
                              </w:rPr>
                            </w:pPr>
                          </w:p>
                        </w:txbxContent>
                      </wps:txbx>
                      <wps:bodyPr rot="0" vert="horz" wrap="square" lIns="91440" tIns="45720" rIns="91440" bIns="45720" anchor="t" anchorCtr="0" upright="1">
                        <a:spAutoFit/>
                      </wps:bodyPr>
                    </wps:wsp>
                  </a:graphicData>
                </a:graphic>
              </wp:inline>
            </w:drawing>
          </mc:Choice>
          <mc:Fallback>
            <w:pict>
              <v:shape w14:anchorId="40FAED4A" id="Text Box 4" o:spid="_x0000_s1028" type="#_x0000_t202" style="width:381.7pt;height:7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" fillcolor="#c6d9f1">
                <v:path arrowok="t"/>
                <v:textbox style="mso-fit-shape-to-text:t">
                  <w:txbxContent>
                    <w:p w14:paraId="7E509AB3" w14:textId="77777777" w:rsidR="007A46AA" w:rsidRDefault="007A46AA" w:rsidP="007A46AA">
                      <w:pPr>
                        <w:pStyle w:val="NoSpacing"/>
                        <w:spacing w:line="240" w:lineRule="auto"/>
                        <w:rPr>
                          <w:rFonts w:ascii="Calibri" w:hAnsi="Calibri" w:cs="Calibri"/>
                          <w:i/>
                          <w:color w:val="000000"/>
                        </w:rPr>
                      </w:pPr>
                      <w:r w:rsidRPr="001C1748">
                        <w:rPr>
                          <w:rFonts w:ascii="Calibri" w:hAnsi="Calibri" w:cs="Calibri"/>
                          <w:i/>
                          <w:color w:val="000000"/>
                        </w:rPr>
                        <w:t>hive&gt;</w:t>
                      </w:r>
                      <w:r>
                        <w:rPr>
                          <w:rFonts w:ascii="Calibri" w:hAnsi="Calibri" w:cs="Calibri"/>
                          <w:i/>
                          <w:color w:val="000000"/>
                        </w:rPr>
                        <w:t xml:space="preserve"> use bank_db; </w:t>
                      </w:r>
                    </w:p>
                    <w:p w14:paraId="754BB8F0" w14:textId="77777777" w:rsidR="007A46AA" w:rsidRPr="001C1748" w:rsidRDefault="007A46AA" w:rsidP="007A46AA">
                      <w:pPr>
                        <w:pStyle w:val="NoSpacing"/>
                        <w:spacing w:line="240" w:lineRule="auto"/>
                        <w:rPr>
                          <w:rFonts w:ascii="Calibri" w:hAnsi="Calibri" w:cs="Calibri"/>
                          <w:i/>
                          <w:color w:val="000000"/>
                        </w:rPr>
                      </w:pPr>
                      <w:r>
                        <w:rPr>
                          <w:rFonts w:ascii="Calibri" w:hAnsi="Calibri" w:cs="Calibri"/>
                          <w:i/>
                          <w:color w:val="000000"/>
                        </w:rPr>
                        <w:t xml:space="preserve">hive&gt; </w:t>
                      </w:r>
                      <w:r w:rsidRPr="001C1748">
                        <w:rPr>
                          <w:rFonts w:ascii="Calibri" w:hAnsi="Calibri" w:cs="Calibri"/>
                          <w:i/>
                          <w:color w:val="000000"/>
                        </w:rPr>
                        <w:t>CREATE TABLE IF NOT EXISTS bank_db.payments</w:t>
                      </w:r>
                      <w:r>
                        <w:rPr>
                          <w:rFonts w:ascii="Calibri" w:hAnsi="Calibri" w:cs="Calibri"/>
                          <w:i/>
                          <w:color w:val="000000"/>
                        </w:rPr>
                        <w:t xml:space="preserve"> </w:t>
                      </w:r>
                      <w:r w:rsidRPr="001C1748">
                        <w:rPr>
                          <w:rFonts w:ascii="Calibri" w:hAnsi="Calibri" w:cs="Calibri"/>
                          <w:i/>
                          <w:color w:val="000000"/>
                        </w:rPr>
                        <w:t>(</w:t>
                      </w:r>
                      <w:r>
                        <w:rPr>
                          <w:rFonts w:ascii="Calibri" w:hAnsi="Calibri" w:cs="Calibri"/>
                          <w:i/>
                          <w:color w:val="000000"/>
                        </w:rPr>
                        <w:t>c</w:t>
                      </w:r>
                      <w:r w:rsidRPr="001C1748">
                        <w:rPr>
                          <w:rFonts w:ascii="Calibri" w:hAnsi="Calibri" w:cs="Calibri"/>
                          <w:i/>
                          <w:color w:val="000000"/>
                        </w:rPr>
                        <w:t>_</w:t>
                      </w:r>
                      <w:r>
                        <w:rPr>
                          <w:rFonts w:ascii="Calibri" w:hAnsi="Calibri" w:cs="Calibri"/>
                          <w:i/>
                          <w:color w:val="000000"/>
                        </w:rPr>
                        <w:t>id</w:t>
                      </w:r>
                      <w:r w:rsidRPr="001C1748">
                        <w:rPr>
                          <w:rFonts w:ascii="Calibri" w:hAnsi="Calibri" w:cs="Calibri"/>
                          <w:i/>
                          <w:color w:val="000000"/>
                        </w:rPr>
                        <w:t xml:space="preserve"> int,transaction_</w:t>
                      </w:r>
                      <w:r>
                        <w:rPr>
                          <w:rFonts w:ascii="Calibri" w:hAnsi="Calibri" w:cs="Calibri"/>
                          <w:i/>
                          <w:color w:val="000000"/>
                        </w:rPr>
                        <w:t>id</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tring, transaction_</w:t>
                      </w:r>
                      <w:r>
                        <w:rPr>
                          <w:rFonts w:ascii="Calibri" w:hAnsi="Calibri" w:cs="Calibri"/>
                          <w:i/>
                          <w:color w:val="000000"/>
                        </w:rPr>
                        <w:t>date</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 xml:space="preserve">tring,late </w:t>
                      </w:r>
                      <w:r>
                        <w:rPr>
                          <w:rFonts w:ascii="Calibri" w:hAnsi="Calibri" w:cs="Calibri"/>
                          <w:i/>
                          <w:color w:val="000000"/>
                        </w:rPr>
                        <w:t>s</w:t>
                      </w:r>
                      <w:r w:rsidRPr="001C1748">
                        <w:rPr>
                          <w:rFonts w:ascii="Calibri" w:hAnsi="Calibri" w:cs="Calibri"/>
                          <w:i/>
                          <w:color w:val="000000"/>
                        </w:rPr>
                        <w:t>tring)</w:t>
                      </w:r>
                      <w:r>
                        <w:rPr>
                          <w:rFonts w:ascii="Calibri" w:hAnsi="Calibri" w:cs="Calibri"/>
                          <w:i/>
                          <w:color w:val="000000"/>
                        </w:rPr>
                        <w:t xml:space="preserve"> </w:t>
                      </w:r>
                      <w:r w:rsidRPr="001C1748">
                        <w:rPr>
                          <w:rFonts w:ascii="Calibri" w:hAnsi="Calibri" w:cs="Calibri"/>
                          <w:i/>
                          <w:color w:val="000000"/>
                        </w:rPr>
                        <w:t>ROW FORMAT DELIMITED FIELDS TERMINATED BY '\t'</w:t>
                      </w:r>
                      <w:r>
                        <w:rPr>
                          <w:rFonts w:ascii="Calibri" w:hAnsi="Calibri" w:cs="Calibri"/>
                          <w:i/>
                          <w:color w:val="000000"/>
                        </w:rPr>
                        <w:t xml:space="preserve"> </w:t>
                      </w:r>
                      <w:r w:rsidRPr="001C1748">
                        <w:rPr>
                          <w:rFonts w:ascii="Calibri" w:hAnsi="Calibri" w:cs="Calibri"/>
                          <w:i/>
                          <w:color w:val="000000"/>
                        </w:rPr>
                        <w:t>STORED AS TEXTFILE;</w:t>
                      </w:r>
                    </w:p>
                    <w:p w14:paraId="7502CF63" w14:textId="77777777" w:rsidR="007A46AA" w:rsidRPr="001C1748" w:rsidRDefault="007A46AA" w:rsidP="007A46AA">
                      <w:pPr>
                        <w:pStyle w:val="NoSpacing"/>
                        <w:spacing w:line="240" w:lineRule="auto"/>
                        <w:rPr>
                          <w:rFonts w:ascii="Calibri" w:hAnsi="Calibri" w:cs="Calibri"/>
                          <w:i/>
                          <w:color w:val="000000"/>
                        </w:rPr>
                      </w:pPr>
                    </w:p>
                  </w:txbxContent>
                </v:textbox>
                <w10:anchorlock/>
              </v:shape>
            </w:pict>
          </mc:Fallback>
        </mc:AlternateContent>
      </w:r>
    </w:p>
    <w:p w14:paraId="72B90C54" w14:textId="77777777" w:rsidR="007A46AA" w:rsidRPr="00B24AC0" w:rsidRDefault="007A46AA" w:rsidP="007A46AA">
      <w:pPr>
        <w:jc w:val="center"/>
      </w:pPr>
      <w:r w:rsidRPr="00B24AC0">
        <w:rPr>
          <w:lang w:eastAsia="zh-TW"/>
        </w:rPr>
        <mc:AlternateContent>
          <mc:Choice Requires="wps">
            <w:drawing>
              <wp:inline distT="0" distB="0" distL="0" distR="0" wp14:anchorId="1BBF55A1" wp14:editId="1644BC03">
                <wp:extent cx="4847242" cy="1268964"/>
                <wp:effectExtent l="0" t="0" r="17145" b="15240"/>
                <wp:docPr id="212787870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847242" cy="1268964"/>
                        </a:xfrm>
                        <a:prstGeom prst="rect">
                          <a:avLst/>
                        </a:prstGeom>
                        <a:solidFill>
                          <a:srgbClr val="C6D9F1"/>
                        </a:solidFill>
                        <a:ln w="9525">
                          <a:solidFill>
                            <a:srgbClr val="000000"/>
                          </a:solidFill>
                          <a:miter lim="800000"/>
                          <a:headEnd/>
                          <a:tailEnd/>
                        </a:ln>
                      </wps:spPr>
                      <wps:txbx>
                        <w:txbxContent>
                          <w:p w14:paraId="77C51655" w14:textId="77777777" w:rsidR="007A46AA" w:rsidRPr="001C1748" w:rsidRDefault="007A46AA" w:rsidP="007A46AA">
                            <w:pPr>
                              <w:pStyle w:val="NoSpacing"/>
                              <w:spacing w:line="240" w:lineRule="auto"/>
                              <w:rPr>
                                <w:rFonts w:ascii="Calibri" w:hAnsi="Calibri" w:cs="Calibri"/>
                                <w:i/>
                                <w:color w:val="000000"/>
                              </w:rPr>
                            </w:pPr>
                            <w:r w:rsidRPr="001C1748">
                              <w:rPr>
                                <w:rFonts w:ascii="Calibri" w:hAnsi="Calibri" w:cs="Calibri"/>
                                <w:i/>
                                <w:color w:val="000000"/>
                              </w:rPr>
                              <w:t>hive&gt; CREATE TABLE IF NOT EXISTS bank_db.payments_ptn</w:t>
                            </w:r>
                            <w:r>
                              <w:rPr>
                                <w:rFonts w:ascii="Calibri" w:hAnsi="Calibri" w:cs="Calibri"/>
                                <w:i/>
                                <w:color w:val="000000"/>
                              </w:rPr>
                              <w:t xml:space="preserve"> </w:t>
                            </w:r>
                            <w:r w:rsidRPr="001C1748">
                              <w:rPr>
                                <w:rFonts w:ascii="Calibri" w:hAnsi="Calibri" w:cs="Calibri"/>
                                <w:i/>
                                <w:color w:val="000000"/>
                              </w:rPr>
                              <w:t>(</w:t>
                            </w:r>
                            <w:r>
                              <w:rPr>
                                <w:rFonts w:ascii="Calibri" w:hAnsi="Calibri" w:cs="Calibri"/>
                                <w:i/>
                                <w:color w:val="000000"/>
                              </w:rPr>
                              <w:t>c</w:t>
                            </w:r>
                            <w:r w:rsidRPr="001C1748">
                              <w:rPr>
                                <w:rFonts w:ascii="Calibri" w:hAnsi="Calibri" w:cs="Calibri"/>
                                <w:i/>
                                <w:color w:val="000000"/>
                              </w:rPr>
                              <w:t>_</w:t>
                            </w:r>
                            <w:r>
                              <w:rPr>
                                <w:rFonts w:ascii="Calibri" w:hAnsi="Calibri" w:cs="Calibri"/>
                                <w:i/>
                                <w:color w:val="000000"/>
                              </w:rPr>
                              <w:t>id</w:t>
                            </w:r>
                            <w:r w:rsidRPr="001C1748">
                              <w:rPr>
                                <w:rFonts w:ascii="Calibri" w:hAnsi="Calibri" w:cs="Calibri"/>
                                <w:i/>
                                <w:color w:val="000000"/>
                              </w:rPr>
                              <w:t xml:space="preserve"> int,transaction_</w:t>
                            </w:r>
                            <w:r>
                              <w:rPr>
                                <w:rFonts w:ascii="Calibri" w:hAnsi="Calibri" w:cs="Calibri"/>
                                <w:i/>
                                <w:color w:val="000000"/>
                              </w:rPr>
                              <w:t>id</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tring, transaction_</w:t>
                            </w:r>
                            <w:r>
                              <w:rPr>
                                <w:rFonts w:ascii="Calibri" w:hAnsi="Calibri" w:cs="Calibri"/>
                                <w:i/>
                                <w:color w:val="000000"/>
                              </w:rPr>
                              <w:t>date</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tring)</w:t>
                            </w:r>
                            <w:r>
                              <w:rPr>
                                <w:rFonts w:ascii="Calibri" w:hAnsi="Calibri" w:cs="Calibri"/>
                                <w:i/>
                                <w:color w:val="000000"/>
                              </w:rPr>
                              <w:t xml:space="preserve"> </w:t>
                            </w:r>
                            <w:r w:rsidRPr="001C1748">
                              <w:rPr>
                                <w:rFonts w:ascii="Calibri" w:hAnsi="Calibri" w:cs="Calibri"/>
                                <w:i/>
                                <w:color w:val="000000"/>
                              </w:rPr>
                              <w:t xml:space="preserve">PARTITIONED BY (late </w:t>
                            </w:r>
                            <w:r>
                              <w:rPr>
                                <w:rFonts w:ascii="Calibri" w:hAnsi="Calibri" w:cs="Calibri"/>
                                <w:i/>
                                <w:color w:val="000000"/>
                              </w:rPr>
                              <w:t>s</w:t>
                            </w:r>
                            <w:r w:rsidRPr="001C1748">
                              <w:rPr>
                                <w:rFonts w:ascii="Calibri" w:hAnsi="Calibri" w:cs="Calibri"/>
                                <w:i/>
                                <w:color w:val="000000"/>
                              </w:rPr>
                              <w:t>tring)</w:t>
                            </w:r>
                            <w:r>
                              <w:rPr>
                                <w:rFonts w:ascii="Calibri" w:hAnsi="Calibri" w:cs="Calibri"/>
                                <w:i/>
                                <w:color w:val="000000"/>
                              </w:rPr>
                              <w:t xml:space="preserve"> </w:t>
                            </w:r>
                            <w:r w:rsidRPr="001C1748">
                              <w:rPr>
                                <w:rFonts w:ascii="Calibri" w:hAnsi="Calibri" w:cs="Calibri"/>
                                <w:i/>
                                <w:color w:val="000000"/>
                              </w:rPr>
                              <w:t>ROW FORMAT DELIMITED FIELDS TERMINATED BY '\t'</w:t>
                            </w:r>
                            <w:r>
                              <w:rPr>
                                <w:rFonts w:ascii="Calibri" w:hAnsi="Calibri" w:cs="Calibri"/>
                                <w:i/>
                                <w:color w:val="000000"/>
                              </w:rPr>
                              <w:t xml:space="preserve"> </w:t>
                            </w:r>
                            <w:r w:rsidRPr="001C1748">
                              <w:rPr>
                                <w:rFonts w:ascii="Calibri" w:hAnsi="Calibri" w:cs="Calibri"/>
                                <w:i/>
                                <w:color w:val="000000"/>
                              </w:rPr>
                              <w:t>STORED AS TEXTFILE;</w:t>
                            </w:r>
                          </w:p>
                          <w:p w14:paraId="5EF6B250" w14:textId="77777777" w:rsidR="007A46AA" w:rsidRPr="001C1748" w:rsidRDefault="007A46AA" w:rsidP="007A46AA">
                            <w:pPr>
                              <w:pStyle w:val="NoSpacing"/>
                              <w:spacing w:line="240" w:lineRule="auto"/>
                              <w:rPr>
                                <w:rFonts w:ascii="Calibri" w:hAnsi="Calibri" w:cs="Calibri"/>
                                <w:i/>
                                <w:color w:val="000000"/>
                              </w:rPr>
                            </w:pPr>
                          </w:p>
                        </w:txbxContent>
                      </wps:txbx>
                      <wps:bodyPr rot="0" vert="horz" wrap="square" lIns="91440" tIns="45720" rIns="91440" bIns="45720" anchor="t" anchorCtr="0" upright="1">
                        <a:spAutoFit/>
                      </wps:bodyPr>
                    </wps:wsp>
                  </a:graphicData>
                </a:graphic>
              </wp:inline>
            </w:drawing>
          </mc:Choice>
          <mc:Fallback>
            <w:pict>
              <v:shape w14:anchorId="1BBF55A1" id="Text Box 5" o:spid="_x0000_s1029" type="#_x0000_t202" style="width:381.65pt;height:9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" fillcolor="#c6d9f1">
                <v:path arrowok="t"/>
                <v:textbox style="mso-fit-shape-to-text:t">
                  <w:txbxContent>
                    <w:p w14:paraId="77C51655" w14:textId="77777777" w:rsidR="007A46AA" w:rsidRPr="001C1748" w:rsidRDefault="007A46AA" w:rsidP="007A46AA">
                      <w:pPr>
                        <w:pStyle w:val="NoSpacing"/>
                        <w:spacing w:line="240" w:lineRule="auto"/>
                        <w:rPr>
                          <w:rFonts w:ascii="Calibri" w:hAnsi="Calibri" w:cs="Calibri"/>
                          <w:i/>
                          <w:color w:val="000000"/>
                        </w:rPr>
                      </w:pPr>
                      <w:r w:rsidRPr="001C1748">
                        <w:rPr>
                          <w:rFonts w:ascii="Calibri" w:hAnsi="Calibri" w:cs="Calibri"/>
                          <w:i/>
                          <w:color w:val="000000"/>
                        </w:rPr>
                        <w:t>hive&gt; CREATE TABLE IF NOT EXISTS bank_db.payments_ptn</w:t>
                      </w:r>
                      <w:r>
                        <w:rPr>
                          <w:rFonts w:ascii="Calibri" w:hAnsi="Calibri" w:cs="Calibri"/>
                          <w:i/>
                          <w:color w:val="000000"/>
                        </w:rPr>
                        <w:t xml:space="preserve"> </w:t>
                      </w:r>
                      <w:r w:rsidRPr="001C1748">
                        <w:rPr>
                          <w:rFonts w:ascii="Calibri" w:hAnsi="Calibri" w:cs="Calibri"/>
                          <w:i/>
                          <w:color w:val="000000"/>
                        </w:rPr>
                        <w:t>(</w:t>
                      </w:r>
                      <w:r>
                        <w:rPr>
                          <w:rFonts w:ascii="Calibri" w:hAnsi="Calibri" w:cs="Calibri"/>
                          <w:i/>
                          <w:color w:val="000000"/>
                        </w:rPr>
                        <w:t>c</w:t>
                      </w:r>
                      <w:r w:rsidRPr="001C1748">
                        <w:rPr>
                          <w:rFonts w:ascii="Calibri" w:hAnsi="Calibri" w:cs="Calibri"/>
                          <w:i/>
                          <w:color w:val="000000"/>
                        </w:rPr>
                        <w:t>_</w:t>
                      </w:r>
                      <w:r>
                        <w:rPr>
                          <w:rFonts w:ascii="Calibri" w:hAnsi="Calibri" w:cs="Calibri"/>
                          <w:i/>
                          <w:color w:val="000000"/>
                        </w:rPr>
                        <w:t>id</w:t>
                      </w:r>
                      <w:r w:rsidRPr="001C1748">
                        <w:rPr>
                          <w:rFonts w:ascii="Calibri" w:hAnsi="Calibri" w:cs="Calibri"/>
                          <w:i/>
                          <w:color w:val="000000"/>
                        </w:rPr>
                        <w:t xml:space="preserve"> int,transaction_</w:t>
                      </w:r>
                      <w:r>
                        <w:rPr>
                          <w:rFonts w:ascii="Calibri" w:hAnsi="Calibri" w:cs="Calibri"/>
                          <w:i/>
                          <w:color w:val="000000"/>
                        </w:rPr>
                        <w:t>id</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tring, transaction_</w:t>
                      </w:r>
                      <w:r>
                        <w:rPr>
                          <w:rFonts w:ascii="Calibri" w:hAnsi="Calibri" w:cs="Calibri"/>
                          <w:i/>
                          <w:color w:val="000000"/>
                        </w:rPr>
                        <w:t>date</w:t>
                      </w:r>
                      <w:r w:rsidRPr="001C1748">
                        <w:rPr>
                          <w:rFonts w:ascii="Calibri" w:hAnsi="Calibri" w:cs="Calibri"/>
                          <w:i/>
                          <w:color w:val="000000"/>
                        </w:rPr>
                        <w:t xml:space="preserve"> </w:t>
                      </w:r>
                      <w:r>
                        <w:rPr>
                          <w:rFonts w:ascii="Calibri" w:hAnsi="Calibri" w:cs="Calibri"/>
                          <w:i/>
                          <w:color w:val="000000"/>
                        </w:rPr>
                        <w:t>s</w:t>
                      </w:r>
                      <w:r w:rsidRPr="001C1748">
                        <w:rPr>
                          <w:rFonts w:ascii="Calibri" w:hAnsi="Calibri" w:cs="Calibri"/>
                          <w:i/>
                          <w:color w:val="000000"/>
                        </w:rPr>
                        <w:t>tring)</w:t>
                      </w:r>
                      <w:r>
                        <w:rPr>
                          <w:rFonts w:ascii="Calibri" w:hAnsi="Calibri" w:cs="Calibri"/>
                          <w:i/>
                          <w:color w:val="000000"/>
                        </w:rPr>
                        <w:t xml:space="preserve"> </w:t>
                      </w:r>
                      <w:r w:rsidRPr="001C1748">
                        <w:rPr>
                          <w:rFonts w:ascii="Calibri" w:hAnsi="Calibri" w:cs="Calibri"/>
                          <w:i/>
                          <w:color w:val="000000"/>
                        </w:rPr>
                        <w:t xml:space="preserve">PARTITIONED BY (late </w:t>
                      </w:r>
                      <w:r>
                        <w:rPr>
                          <w:rFonts w:ascii="Calibri" w:hAnsi="Calibri" w:cs="Calibri"/>
                          <w:i/>
                          <w:color w:val="000000"/>
                        </w:rPr>
                        <w:t>s</w:t>
                      </w:r>
                      <w:r w:rsidRPr="001C1748">
                        <w:rPr>
                          <w:rFonts w:ascii="Calibri" w:hAnsi="Calibri" w:cs="Calibri"/>
                          <w:i/>
                          <w:color w:val="000000"/>
                        </w:rPr>
                        <w:t>tring)</w:t>
                      </w:r>
                      <w:r>
                        <w:rPr>
                          <w:rFonts w:ascii="Calibri" w:hAnsi="Calibri" w:cs="Calibri"/>
                          <w:i/>
                          <w:color w:val="000000"/>
                        </w:rPr>
                        <w:t xml:space="preserve"> </w:t>
                      </w:r>
                      <w:r w:rsidRPr="001C1748">
                        <w:rPr>
                          <w:rFonts w:ascii="Calibri" w:hAnsi="Calibri" w:cs="Calibri"/>
                          <w:i/>
                          <w:color w:val="000000"/>
                        </w:rPr>
                        <w:t>ROW FORMAT DELIMITED FIELDS TERMINATED BY '\t'</w:t>
                      </w:r>
                      <w:r>
                        <w:rPr>
                          <w:rFonts w:ascii="Calibri" w:hAnsi="Calibri" w:cs="Calibri"/>
                          <w:i/>
                          <w:color w:val="000000"/>
                        </w:rPr>
                        <w:t xml:space="preserve"> </w:t>
                      </w:r>
                      <w:r w:rsidRPr="001C1748">
                        <w:rPr>
                          <w:rFonts w:ascii="Calibri" w:hAnsi="Calibri" w:cs="Calibri"/>
                          <w:i/>
                          <w:color w:val="000000"/>
                        </w:rPr>
                        <w:t>STORED AS TEXTFILE;</w:t>
                      </w:r>
                    </w:p>
                    <w:p w14:paraId="5EF6B250" w14:textId="77777777" w:rsidR="007A46AA" w:rsidRPr="001C1748" w:rsidRDefault="007A46AA" w:rsidP="007A46AA">
                      <w:pPr>
                        <w:pStyle w:val="NoSpacing"/>
                        <w:spacing w:line="240" w:lineRule="auto"/>
                        <w:rPr>
                          <w:rFonts w:ascii="Calibri" w:hAnsi="Calibri" w:cs="Calibri"/>
                          <w:i/>
                          <w:color w:val="000000"/>
                        </w:rPr>
                      </w:pPr>
                    </w:p>
                  </w:txbxContent>
                </v:textbox>
                <w10:anchorlock/>
              </v:shape>
            </w:pict>
          </mc:Fallback>
        </mc:AlternateContent>
      </w:r>
    </w:p>
    <w:p w14:paraId="401AEB86" w14:textId="77777777" w:rsidR="007A46AA" w:rsidRPr="00B24AC0" w:rsidRDefault="007A46AA" w:rsidP="007A46AA">
      <w:pPr>
        <w:jc w:val="center"/>
      </w:pPr>
      <w:r w:rsidRPr="00B24AC0">
        <w:rPr>
          <w:lang w:eastAsia="zh-TW"/>
        </w:rPr>
        <mc:AlternateContent>
          <mc:Choice Requires="wps">
            <w:drawing>
              <wp:inline distT="0" distB="0" distL="0" distR="0" wp14:anchorId="65ED6D3E" wp14:editId="6084DF87">
                <wp:extent cx="4808241" cy="2500604"/>
                <wp:effectExtent l="0" t="0" r="17780" b="16510"/>
                <wp:docPr id="212787871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808241" cy="2500604"/>
                        </a:xfrm>
                        <a:prstGeom prst="rect">
                          <a:avLst/>
                        </a:prstGeom>
                        <a:solidFill>
                          <a:srgbClr val="C6D9F1"/>
                        </a:solidFill>
                        <a:ln w="9525">
                          <a:solidFill>
                            <a:srgbClr val="000000"/>
                          </a:solidFill>
                          <a:miter lim="800000"/>
                          <a:headEnd/>
                          <a:tailEnd/>
                        </a:ln>
                      </wps:spPr>
                      <wps:txbx>
                        <w:txbxContent>
                          <w:p w14:paraId="25288C2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CREATE EXTERNAL TABLE IF NOT EXISTS bank_db.customers_ext</w:t>
                            </w:r>
                          </w:p>
                          <w:p w14:paraId="1F95A34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 xml:space="preserve">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id</w:t>
                            </w:r>
                            <w:r w:rsidRPr="001C1748">
                              <w:rPr>
                                <w:rFonts w:ascii="Calibri" w:hAnsi="Calibri" w:cs="Calibri"/>
                                <w:i/>
                                <w:color w:val="000000"/>
                                <w:szCs w:val="28"/>
                              </w:rPr>
                              <w:t xml:space="preserve"> int,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firstname</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lastname</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tring,</w:t>
                            </w:r>
                            <w:r>
                              <w:rPr>
                                <w:rFonts w:ascii="Calibri" w:hAnsi="Calibri" w:cs="Calibri"/>
                                <w:i/>
                                <w:color w:val="000000"/>
                                <w:szCs w:val="28"/>
                              </w:rPr>
                              <w:t xml:space="preserve"> c</w:t>
                            </w:r>
                            <w:r w:rsidRPr="001C1748">
                              <w:rPr>
                                <w:rFonts w:ascii="Calibri" w:hAnsi="Calibri" w:cs="Calibri"/>
                                <w:i/>
                                <w:color w:val="000000"/>
                                <w:szCs w:val="28"/>
                              </w:rPr>
                              <w:t xml:space="preserve">_street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city</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s</w:t>
                            </w:r>
                            <w:r w:rsidRPr="001C1748">
                              <w:rPr>
                                <w:rFonts w:ascii="Calibri" w:hAnsi="Calibri" w:cs="Calibri"/>
                                <w:i/>
                                <w:color w:val="000000"/>
                                <w:szCs w:val="28"/>
                              </w:rPr>
                              <w:t xml:space="preserve">tate </w:t>
                            </w:r>
                            <w:r>
                              <w:rPr>
                                <w:rFonts w:ascii="Calibri" w:hAnsi="Calibri" w:cs="Calibri"/>
                                <w:i/>
                                <w:color w:val="000000"/>
                                <w:szCs w:val="28"/>
                              </w:rPr>
                              <w:t>s</w:t>
                            </w:r>
                            <w:r w:rsidRPr="001C1748">
                              <w:rPr>
                                <w:rFonts w:ascii="Calibri" w:hAnsi="Calibri" w:cs="Calibri"/>
                                <w:i/>
                                <w:color w:val="000000"/>
                                <w:szCs w:val="28"/>
                              </w:rPr>
                              <w:t>tring,</w:t>
                            </w:r>
                            <w:r>
                              <w:rPr>
                                <w:rFonts w:ascii="Calibri" w:hAnsi="Calibri" w:cs="Calibri"/>
                                <w:i/>
                                <w:color w:val="000000"/>
                                <w:szCs w:val="28"/>
                              </w:rPr>
                              <w:t xml:space="preserve"> c</w:t>
                            </w:r>
                            <w:r w:rsidRPr="001C1748">
                              <w:rPr>
                                <w:rFonts w:ascii="Calibri" w:hAnsi="Calibri" w:cs="Calibri"/>
                                <w:i/>
                                <w:color w:val="000000"/>
                                <w:szCs w:val="28"/>
                              </w:rPr>
                              <w:t xml:space="preserve">_zip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yob</w:t>
                            </w:r>
                            <w:r w:rsidRPr="001C1748">
                              <w:rPr>
                                <w:rFonts w:ascii="Calibri" w:hAnsi="Calibri" w:cs="Calibri"/>
                                <w:i/>
                                <w:color w:val="000000"/>
                                <w:szCs w:val="28"/>
                              </w:rPr>
                              <w:t xml:space="preserve"> </w:t>
                            </w:r>
                            <w:r>
                              <w:rPr>
                                <w:rFonts w:ascii="Calibri" w:hAnsi="Calibri" w:cs="Calibri"/>
                                <w:i/>
                                <w:color w:val="000000"/>
                                <w:szCs w:val="28"/>
                              </w:rPr>
                              <w:t>int</w:t>
                            </w:r>
                            <w:r w:rsidRPr="001C1748">
                              <w:rPr>
                                <w:rFonts w:ascii="Calibri" w:hAnsi="Calibri" w:cs="Calibri"/>
                                <w:i/>
                                <w:color w:val="000000"/>
                                <w:szCs w:val="28"/>
                              </w:rPr>
                              <w:t xml:space="preserve">, </w:t>
                            </w:r>
                            <w:r>
                              <w:rPr>
                                <w:rFonts w:ascii="Calibri" w:hAnsi="Calibri" w:cs="Calibri"/>
                                <w:i/>
                                <w:color w:val="000000"/>
                                <w:szCs w:val="28"/>
                              </w:rPr>
                              <w:t>c</w:t>
                            </w:r>
                            <w:r w:rsidRPr="001C1748">
                              <w:rPr>
                                <w:rFonts w:ascii="Calibri" w:hAnsi="Calibri" w:cs="Calibri"/>
                                <w:i/>
                                <w:color w:val="000000"/>
                                <w:szCs w:val="28"/>
                              </w:rPr>
                              <w:t xml:space="preserve">_gender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credit</w:t>
                            </w:r>
                            <w:r w:rsidRPr="001C1748">
                              <w:rPr>
                                <w:rFonts w:ascii="Calibri" w:hAnsi="Calibri" w:cs="Calibri"/>
                                <w:i/>
                                <w:color w:val="000000"/>
                                <w:szCs w:val="28"/>
                              </w:rPr>
                              <w:t>_</w:t>
                            </w:r>
                            <w:r>
                              <w:rPr>
                                <w:rFonts w:ascii="Calibri" w:hAnsi="Calibri" w:cs="Calibri"/>
                                <w:i/>
                                <w:color w:val="000000"/>
                                <w:szCs w:val="28"/>
                              </w:rPr>
                              <w:t>card</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internet</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mobile</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tring)</w:t>
                            </w:r>
                          </w:p>
                          <w:p w14:paraId="4AA60FAB"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 xml:space="preserve"> COMMENT 'This is a table stored externally in</w:t>
                            </w:r>
                            <w:r>
                              <w:rPr>
                                <w:rFonts w:ascii="Calibri" w:hAnsi="Calibri" w:cs="Calibri"/>
                                <w:i/>
                                <w:color w:val="000000"/>
                                <w:szCs w:val="28"/>
                              </w:rPr>
                              <w:t xml:space="preserve"> the</w:t>
                            </w:r>
                            <w:r w:rsidRPr="001C1748">
                              <w:rPr>
                                <w:rFonts w:ascii="Calibri" w:hAnsi="Calibri" w:cs="Calibri"/>
                                <w:i/>
                                <w:color w:val="000000"/>
                                <w:szCs w:val="28"/>
                              </w:rPr>
                              <w:t xml:space="preserve"> HIVE/bank subdirectory of HDFS.'</w:t>
                            </w:r>
                          </w:p>
                          <w:p w14:paraId="5FB3FF64"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 xml:space="preserve"> ROW FORMAT DELIMITED</w:t>
                            </w:r>
                          </w:p>
                          <w:p w14:paraId="17598B3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FIELDS TERMINATED BY '\t'</w:t>
                            </w:r>
                          </w:p>
                          <w:p w14:paraId="613EF920"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LINES TERMINATED BY '\n'</w:t>
                            </w:r>
                          </w:p>
                          <w:p w14:paraId="47E81E49"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STORED AS TEXTFILE</w:t>
                            </w:r>
                          </w:p>
                          <w:p w14:paraId="2EDEB24F"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LOCATION '/user/hive/warehouse/bank_db/customers_ext';</w:t>
                            </w:r>
                          </w:p>
                          <w:p w14:paraId="306B47BC" w14:textId="77777777" w:rsidR="007A46AA" w:rsidRPr="001C1748" w:rsidRDefault="007A46AA" w:rsidP="007A46AA">
                            <w:pPr>
                              <w:spacing w:line="240" w:lineRule="auto"/>
                              <w:rPr>
                                <w:rFonts w:ascii="Calibri" w:hAnsi="Calibri" w:cs="Calibri"/>
                                <w:i/>
                                <w:color w:val="000000"/>
                                <w:szCs w:val="28"/>
                              </w:rPr>
                            </w:pPr>
                          </w:p>
                        </w:txbxContent>
                      </wps:txbx>
                      <wps:bodyPr rot="0" vert="horz" wrap="square" lIns="91440" tIns="45720" rIns="91440" bIns="45720" anchor="t" anchorCtr="0" upright="1">
                        <a:spAutoFit/>
                      </wps:bodyPr>
                    </wps:wsp>
                  </a:graphicData>
                </a:graphic>
              </wp:inline>
            </w:drawing>
          </mc:Choice>
          <mc:Fallback>
            <w:pict>
              <v:shape w14:anchorId="65ED6D3E" id="Text Box 6" o:spid="_x0000_s1030" type="#_x0000_t202" style="width:378.6pt;height:196.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" fillcolor="#c6d9f1">
                <v:path arrowok="t"/>
                <v:textbox style="mso-fit-shape-to-text:t">
                  <w:txbxContent>
                    <w:p w14:paraId="25288C2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CREATE EXTERNAL TABLE IF NOT EXISTS bank_db.customers_ext</w:t>
                      </w:r>
                    </w:p>
                    <w:p w14:paraId="1F95A34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 xml:space="preserve">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id</w:t>
                      </w:r>
                      <w:r w:rsidRPr="001C1748">
                        <w:rPr>
                          <w:rFonts w:ascii="Calibri" w:hAnsi="Calibri" w:cs="Calibri"/>
                          <w:i/>
                          <w:color w:val="000000"/>
                          <w:szCs w:val="28"/>
                        </w:rPr>
                        <w:t xml:space="preserve"> int,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firstname</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lastname</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tring,</w:t>
                      </w:r>
                      <w:r>
                        <w:rPr>
                          <w:rFonts w:ascii="Calibri" w:hAnsi="Calibri" w:cs="Calibri"/>
                          <w:i/>
                          <w:color w:val="000000"/>
                          <w:szCs w:val="28"/>
                        </w:rPr>
                        <w:t xml:space="preserve"> c</w:t>
                      </w:r>
                      <w:r w:rsidRPr="001C1748">
                        <w:rPr>
                          <w:rFonts w:ascii="Calibri" w:hAnsi="Calibri" w:cs="Calibri"/>
                          <w:i/>
                          <w:color w:val="000000"/>
                          <w:szCs w:val="28"/>
                        </w:rPr>
                        <w:t xml:space="preserve">_street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city</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s</w:t>
                      </w:r>
                      <w:r w:rsidRPr="001C1748">
                        <w:rPr>
                          <w:rFonts w:ascii="Calibri" w:hAnsi="Calibri" w:cs="Calibri"/>
                          <w:i/>
                          <w:color w:val="000000"/>
                          <w:szCs w:val="28"/>
                        </w:rPr>
                        <w:t xml:space="preserve">tate </w:t>
                      </w:r>
                      <w:r>
                        <w:rPr>
                          <w:rFonts w:ascii="Calibri" w:hAnsi="Calibri" w:cs="Calibri"/>
                          <w:i/>
                          <w:color w:val="000000"/>
                          <w:szCs w:val="28"/>
                        </w:rPr>
                        <w:t>s</w:t>
                      </w:r>
                      <w:r w:rsidRPr="001C1748">
                        <w:rPr>
                          <w:rFonts w:ascii="Calibri" w:hAnsi="Calibri" w:cs="Calibri"/>
                          <w:i/>
                          <w:color w:val="000000"/>
                          <w:szCs w:val="28"/>
                        </w:rPr>
                        <w:t>tring,</w:t>
                      </w:r>
                      <w:r>
                        <w:rPr>
                          <w:rFonts w:ascii="Calibri" w:hAnsi="Calibri" w:cs="Calibri"/>
                          <w:i/>
                          <w:color w:val="000000"/>
                          <w:szCs w:val="28"/>
                        </w:rPr>
                        <w:t xml:space="preserve"> c</w:t>
                      </w:r>
                      <w:r w:rsidRPr="001C1748">
                        <w:rPr>
                          <w:rFonts w:ascii="Calibri" w:hAnsi="Calibri" w:cs="Calibri"/>
                          <w:i/>
                          <w:color w:val="000000"/>
                          <w:szCs w:val="28"/>
                        </w:rPr>
                        <w:t xml:space="preserve">_zip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w:t>
                      </w:r>
                      <w:r w:rsidRPr="001C1748">
                        <w:rPr>
                          <w:rFonts w:ascii="Calibri" w:hAnsi="Calibri" w:cs="Calibri"/>
                          <w:i/>
                          <w:color w:val="000000"/>
                          <w:szCs w:val="28"/>
                        </w:rPr>
                        <w:t>_</w:t>
                      </w:r>
                      <w:r>
                        <w:rPr>
                          <w:rFonts w:ascii="Calibri" w:hAnsi="Calibri" w:cs="Calibri"/>
                          <w:i/>
                          <w:color w:val="000000"/>
                          <w:szCs w:val="28"/>
                        </w:rPr>
                        <w:t>yob</w:t>
                      </w:r>
                      <w:r w:rsidRPr="001C1748">
                        <w:rPr>
                          <w:rFonts w:ascii="Calibri" w:hAnsi="Calibri" w:cs="Calibri"/>
                          <w:i/>
                          <w:color w:val="000000"/>
                          <w:szCs w:val="28"/>
                        </w:rPr>
                        <w:t xml:space="preserve"> </w:t>
                      </w:r>
                      <w:r>
                        <w:rPr>
                          <w:rFonts w:ascii="Calibri" w:hAnsi="Calibri" w:cs="Calibri"/>
                          <w:i/>
                          <w:color w:val="000000"/>
                          <w:szCs w:val="28"/>
                        </w:rPr>
                        <w:t>int</w:t>
                      </w:r>
                      <w:r w:rsidRPr="001C1748">
                        <w:rPr>
                          <w:rFonts w:ascii="Calibri" w:hAnsi="Calibri" w:cs="Calibri"/>
                          <w:i/>
                          <w:color w:val="000000"/>
                          <w:szCs w:val="28"/>
                        </w:rPr>
                        <w:t xml:space="preserve">, </w:t>
                      </w:r>
                      <w:r>
                        <w:rPr>
                          <w:rFonts w:ascii="Calibri" w:hAnsi="Calibri" w:cs="Calibri"/>
                          <w:i/>
                          <w:color w:val="000000"/>
                          <w:szCs w:val="28"/>
                        </w:rPr>
                        <w:t>c</w:t>
                      </w:r>
                      <w:r w:rsidRPr="001C1748">
                        <w:rPr>
                          <w:rFonts w:ascii="Calibri" w:hAnsi="Calibri" w:cs="Calibri"/>
                          <w:i/>
                          <w:color w:val="000000"/>
                          <w:szCs w:val="28"/>
                        </w:rPr>
                        <w:t xml:space="preserve">_gender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credit</w:t>
                      </w:r>
                      <w:r w:rsidRPr="001C1748">
                        <w:rPr>
                          <w:rFonts w:ascii="Calibri" w:hAnsi="Calibri" w:cs="Calibri"/>
                          <w:i/>
                          <w:color w:val="000000"/>
                          <w:szCs w:val="28"/>
                        </w:rPr>
                        <w:t>_</w:t>
                      </w:r>
                      <w:r>
                        <w:rPr>
                          <w:rFonts w:ascii="Calibri" w:hAnsi="Calibri" w:cs="Calibri"/>
                          <w:i/>
                          <w:color w:val="000000"/>
                          <w:szCs w:val="28"/>
                        </w:rPr>
                        <w:t>card</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internet</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 xml:space="preserve">tring, </w:t>
                      </w:r>
                      <w:r>
                        <w:rPr>
                          <w:rFonts w:ascii="Calibri" w:hAnsi="Calibri" w:cs="Calibri"/>
                          <w:i/>
                          <w:color w:val="000000"/>
                          <w:szCs w:val="28"/>
                        </w:rPr>
                        <w:t>mobile</w:t>
                      </w:r>
                      <w:r w:rsidRPr="001C1748">
                        <w:rPr>
                          <w:rFonts w:ascii="Calibri" w:hAnsi="Calibri" w:cs="Calibri"/>
                          <w:i/>
                          <w:color w:val="000000"/>
                          <w:szCs w:val="28"/>
                        </w:rPr>
                        <w:t xml:space="preserve"> </w:t>
                      </w:r>
                      <w:r>
                        <w:rPr>
                          <w:rFonts w:ascii="Calibri" w:hAnsi="Calibri" w:cs="Calibri"/>
                          <w:i/>
                          <w:color w:val="000000"/>
                          <w:szCs w:val="28"/>
                        </w:rPr>
                        <w:t>s</w:t>
                      </w:r>
                      <w:r w:rsidRPr="001C1748">
                        <w:rPr>
                          <w:rFonts w:ascii="Calibri" w:hAnsi="Calibri" w:cs="Calibri"/>
                          <w:i/>
                          <w:color w:val="000000"/>
                          <w:szCs w:val="28"/>
                        </w:rPr>
                        <w:t>tring)</w:t>
                      </w:r>
                    </w:p>
                    <w:p w14:paraId="4AA60FAB"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 xml:space="preserve"> COMMENT 'This is a table stored externally in</w:t>
                      </w:r>
                      <w:r>
                        <w:rPr>
                          <w:rFonts w:ascii="Calibri" w:hAnsi="Calibri" w:cs="Calibri"/>
                          <w:i/>
                          <w:color w:val="000000"/>
                          <w:szCs w:val="28"/>
                        </w:rPr>
                        <w:t xml:space="preserve"> the</w:t>
                      </w:r>
                      <w:r w:rsidRPr="001C1748">
                        <w:rPr>
                          <w:rFonts w:ascii="Calibri" w:hAnsi="Calibri" w:cs="Calibri"/>
                          <w:i/>
                          <w:color w:val="000000"/>
                          <w:szCs w:val="28"/>
                        </w:rPr>
                        <w:t xml:space="preserve"> HIVE/bank subdirectory of HDFS.'</w:t>
                      </w:r>
                    </w:p>
                    <w:p w14:paraId="5FB3FF64"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 xml:space="preserve"> ROW FORMAT DELIMITED</w:t>
                      </w:r>
                    </w:p>
                    <w:p w14:paraId="17598B3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FIELDS TERMINATED BY '\t'</w:t>
                      </w:r>
                    </w:p>
                    <w:p w14:paraId="613EF920"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LINES TERMINATED BY '\n'</w:t>
                      </w:r>
                    </w:p>
                    <w:p w14:paraId="47E81E49"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STORED AS TEXTFILE</w:t>
                      </w:r>
                    </w:p>
                    <w:p w14:paraId="2EDEB24F"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LOCATION '/user/hive/warehouse/bank_db/customers_ext';</w:t>
                      </w:r>
                    </w:p>
                    <w:p w14:paraId="306B47BC" w14:textId="77777777" w:rsidR="007A46AA" w:rsidRPr="001C1748" w:rsidRDefault="007A46AA" w:rsidP="007A46AA">
                      <w:pPr>
                        <w:spacing w:line="240" w:lineRule="auto"/>
                        <w:rPr>
                          <w:rFonts w:ascii="Calibri" w:hAnsi="Calibri" w:cs="Calibri"/>
                          <w:i/>
                          <w:color w:val="000000"/>
                          <w:szCs w:val="28"/>
                        </w:rPr>
                      </w:pPr>
                    </w:p>
                  </w:txbxContent>
                </v:textbox>
                <w10:anchorlock/>
              </v:shape>
            </w:pict>
          </mc:Fallback>
        </mc:AlternateContent>
      </w:r>
    </w:p>
    <w:p w14:paraId="63CA5B01" w14:textId="77777777" w:rsidR="007A46AA" w:rsidRPr="00B24AC0" w:rsidRDefault="007A46AA" w:rsidP="007A46AA">
      <w:pPr>
        <w:pStyle w:val="ListParagraph"/>
        <w:numPr>
          <w:ilvl w:val="0"/>
          <w:numId w:val="3"/>
        </w:numPr>
        <w:spacing w:after="0" w:line="480" w:lineRule="auto"/>
      </w:pPr>
      <w:r w:rsidRPr="00B24AC0">
        <w:t xml:space="preserve">After creating the tables, you can use the </w:t>
      </w:r>
      <w:r w:rsidRPr="00B24AC0">
        <w:rPr>
          <w:rStyle w:val="Code"/>
        </w:rPr>
        <w:t>show tables</w:t>
      </w:r>
      <w:r w:rsidRPr="00B24AC0">
        <w:t xml:space="preserve"> command to display the list of tables in the </w:t>
      </w:r>
      <w:r w:rsidRPr="00B24AC0">
        <w:rPr>
          <w:rStyle w:val="Code"/>
        </w:rPr>
        <w:t>bank_db</w:t>
      </w:r>
      <w:r w:rsidRPr="00B24AC0">
        <w:t xml:space="preserve">. </w:t>
      </w:r>
    </w:p>
    <w:p w14:paraId="651221B5" w14:textId="77777777" w:rsidR="007A46AA" w:rsidRPr="00B24AC0" w:rsidRDefault="007A46AA" w:rsidP="007A46AA">
      <w:pPr>
        <w:ind w:left="1440"/>
      </w:pPr>
      <w:r w:rsidRPr="00B24AC0">
        <w:rPr>
          <w:lang w:eastAsia="zh-TW"/>
        </w:rPr>
        <mc:AlternateContent>
          <mc:Choice Requires="wps">
            <w:drawing>
              <wp:inline distT="0" distB="0" distL="0" distR="0" wp14:anchorId="64802F7C" wp14:editId="24AA820A">
                <wp:extent cx="3080385" cy="1212979"/>
                <wp:effectExtent l="0" t="0" r="18415" b="11430"/>
                <wp:docPr id="21278787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0385" cy="1212979"/>
                        </a:xfrm>
                        <a:prstGeom prst="rect">
                          <a:avLst/>
                        </a:prstGeom>
                        <a:solidFill>
                          <a:srgbClr val="C6D9F1"/>
                        </a:solidFill>
                        <a:ln>
                          <a:solidFill>
                            <a:srgbClr val="000000"/>
                          </a:solidFill>
                        </a:ln>
                      </wps:spPr>
                      <wps:txbx>
                        <w:txbxContent>
                          <w:p w14:paraId="3BE2B2AB"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show tables;</w:t>
                            </w:r>
                          </w:p>
                          <w:p w14:paraId="02ED2D6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5FF395BE"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customers_ext</w:t>
                            </w:r>
                          </w:p>
                          <w:p w14:paraId="1EC48540"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payments</w:t>
                            </w:r>
                          </w:p>
                          <w:p w14:paraId="7438AFF4"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payments_ptn</w:t>
                            </w:r>
                          </w:p>
                          <w:p w14:paraId="3DC31D53" w14:textId="77777777" w:rsidR="007A46AA" w:rsidRPr="001C1748" w:rsidRDefault="007A46AA" w:rsidP="007A46AA">
                            <w:pPr>
                              <w:spacing w:line="240" w:lineRule="auto"/>
                              <w:rPr>
                                <w:rFonts w:ascii="Calibri" w:hAnsi="Calibri" w:cs="Calibri"/>
                                <w:i/>
                                <w:color w:val="000000"/>
                                <w:szCs w:val="28"/>
                              </w:rPr>
                            </w:pPr>
                          </w:p>
                        </w:txbxContent>
                      </wps:txbx>
                      <wps:bodyPr rot="0" vert="horz" wrap="square" lIns="91440" tIns="45720" rIns="91440" bIns="45720" anchor="t" anchorCtr="0" upright="1">
                        <a:spAutoFit/>
                      </wps:bodyPr>
                    </wps:wsp>
                  </a:graphicData>
                </a:graphic>
              </wp:inline>
            </w:drawing>
          </mc:Choice>
          <mc:Fallback>
            <w:pict>
              <v:shape w14:anchorId="64802F7C" id="Text Box 8" o:spid="_x0000_s1031" type="#_x0000_t202" style="width:242.55pt;height: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" fillcolor="#c6d9f1">
                <v:path arrowok="t"/>
                <v:textbox style="mso-fit-shape-to-text:t">
                  <w:txbxContent>
                    <w:p w14:paraId="3BE2B2AB"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show tables;</w:t>
                      </w:r>
                    </w:p>
                    <w:p w14:paraId="02ED2D6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5FF395BE"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customers_ext</w:t>
                      </w:r>
                    </w:p>
                    <w:p w14:paraId="1EC48540"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payments</w:t>
                      </w:r>
                    </w:p>
                    <w:p w14:paraId="7438AFF4"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payments_ptn</w:t>
                      </w:r>
                    </w:p>
                    <w:p w14:paraId="3DC31D53" w14:textId="77777777" w:rsidR="007A46AA" w:rsidRPr="001C1748" w:rsidRDefault="007A46AA" w:rsidP="007A46AA">
                      <w:pPr>
                        <w:spacing w:line="240" w:lineRule="auto"/>
                        <w:rPr>
                          <w:rFonts w:ascii="Calibri" w:hAnsi="Calibri" w:cs="Calibri"/>
                          <w:i/>
                          <w:color w:val="000000"/>
                          <w:szCs w:val="28"/>
                        </w:rPr>
                      </w:pPr>
                    </w:p>
                  </w:txbxContent>
                </v:textbox>
                <w10:anchorlock/>
              </v:shape>
            </w:pict>
          </mc:Fallback>
        </mc:AlternateContent>
      </w:r>
    </w:p>
    <w:p w14:paraId="03A40F9F" w14:textId="77777777" w:rsidR="007A46AA" w:rsidRPr="00B24AC0" w:rsidRDefault="007A46AA" w:rsidP="007A46AA">
      <w:pPr>
        <w:pStyle w:val="ListParagraph"/>
        <w:numPr>
          <w:ilvl w:val="0"/>
          <w:numId w:val="3"/>
        </w:numPr>
        <w:spacing w:after="0" w:line="480" w:lineRule="auto"/>
      </w:pPr>
      <w:r w:rsidRPr="00B24AC0">
        <w:lastRenderedPageBreak/>
        <w:t xml:space="preserve">The </w:t>
      </w:r>
      <w:r w:rsidRPr="00B24AC0">
        <w:rPr>
          <w:rStyle w:val="Code"/>
        </w:rPr>
        <w:t>drop &lt;table_name&gt;</w:t>
      </w:r>
      <w:r w:rsidRPr="00B24AC0">
        <w:t xml:space="preserve"> command deletes the table from the database.</w:t>
      </w:r>
    </w:p>
    <w:p w14:paraId="47F80BB2" w14:textId="77777777" w:rsidR="007A46AA" w:rsidRPr="00B24AC0" w:rsidRDefault="007A46AA" w:rsidP="007A46AA">
      <w:pPr>
        <w:ind w:left="1440"/>
      </w:pPr>
      <w:r w:rsidRPr="00B24AC0">
        <w:rPr>
          <w:lang w:eastAsia="zh-TW"/>
        </w:rPr>
        <mc:AlternateContent>
          <mc:Choice Requires="wps">
            <w:drawing>
              <wp:inline distT="0" distB="0" distL="0" distR="0" wp14:anchorId="3C4B72E1" wp14:editId="3582F2E3">
                <wp:extent cx="3080385" cy="1166327"/>
                <wp:effectExtent l="0" t="0" r="18415" b="6985"/>
                <wp:docPr id="10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0385" cy="1166327"/>
                        </a:xfrm>
                        <a:prstGeom prst="rect">
                          <a:avLst/>
                        </a:prstGeom>
                        <a:solidFill>
                          <a:srgbClr val="C6D9F1"/>
                        </a:solidFill>
                        <a:ln>
                          <a:solidFill>
                            <a:srgbClr val="000000"/>
                          </a:solidFill>
                        </a:ln>
                      </wps:spPr>
                      <wps:txbx>
                        <w:txbxContent>
                          <w:p w14:paraId="61BC2CF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drop table payments_ptn;</w:t>
                            </w:r>
                          </w:p>
                          <w:p w14:paraId="0B166D2F"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show tables;</w:t>
                            </w:r>
                          </w:p>
                          <w:p w14:paraId="76675466"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751DD353"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customers_ext</w:t>
                            </w:r>
                          </w:p>
                          <w:p w14:paraId="1441042D"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payments</w:t>
                            </w:r>
                          </w:p>
                        </w:txbxContent>
                      </wps:txbx>
                      <wps:bodyPr rot="0" vert="horz" wrap="square" lIns="91440" tIns="45720" rIns="91440" bIns="45720" anchor="t" anchorCtr="0" upright="1">
                        <a:spAutoFit/>
                      </wps:bodyPr>
                    </wps:wsp>
                  </a:graphicData>
                </a:graphic>
              </wp:inline>
            </w:drawing>
          </mc:Choice>
          <mc:Fallback>
            <w:pict>
              <v:shape w14:anchorId="3C4B72E1" id="_x0000_s1032" type="#_x0000_t202" style="width:242.55pt;height:9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" fillcolor="#c6d9f1">
                <v:path arrowok="t"/>
                <v:textbox style="mso-fit-shape-to-text:t">
                  <w:txbxContent>
                    <w:p w14:paraId="61BC2CF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drop table payments_ptn;</w:t>
                      </w:r>
                    </w:p>
                    <w:p w14:paraId="0B166D2F"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show tables;</w:t>
                      </w:r>
                    </w:p>
                    <w:p w14:paraId="76675466"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751DD353"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customers_ext</w:t>
                      </w:r>
                    </w:p>
                    <w:p w14:paraId="1441042D"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payments</w:t>
                      </w:r>
                    </w:p>
                  </w:txbxContent>
                </v:textbox>
                <w10:anchorlock/>
              </v:shape>
            </w:pict>
          </mc:Fallback>
        </mc:AlternateContent>
      </w:r>
    </w:p>
    <w:p w14:paraId="11E589B4" w14:textId="77777777" w:rsidR="007A46AA" w:rsidRPr="00B24AC0" w:rsidRDefault="007A46AA" w:rsidP="007A46AA">
      <w:pPr>
        <w:pStyle w:val="ListParagraph"/>
        <w:numPr>
          <w:ilvl w:val="0"/>
          <w:numId w:val="3"/>
        </w:numPr>
        <w:spacing w:after="0" w:line="480" w:lineRule="auto"/>
      </w:pPr>
      <w:commentRangeStart w:id="1"/>
      <w:r w:rsidRPr="00B24AC0">
        <w:t xml:space="preserve">The </w:t>
      </w:r>
      <w:r w:rsidRPr="00B24AC0">
        <w:rPr>
          <w:rStyle w:val="Code"/>
        </w:rPr>
        <w:t>alter table</w:t>
      </w:r>
      <w:r w:rsidRPr="00B24AC0">
        <w:t xml:space="preserve"> command </w:t>
      </w:r>
      <w:commentRangeEnd w:id="1"/>
      <w:r w:rsidRPr="00B24AC0">
        <w:rPr>
          <w:rStyle w:val="CommentReference"/>
          <w:sz w:val="22"/>
          <w:szCs w:val="22"/>
        </w:rPr>
        <w:commentReference w:id="1"/>
      </w:r>
      <w:r w:rsidRPr="00B24AC0">
        <w:t xml:space="preserve">is used to rename the </w:t>
      </w:r>
      <w:r w:rsidRPr="00B24AC0">
        <w:rPr>
          <w:rStyle w:val="Code"/>
        </w:rPr>
        <w:t>customers_ext</w:t>
      </w:r>
      <w:r w:rsidRPr="00B24AC0">
        <w:t xml:space="preserve"> table to simply </w:t>
      </w:r>
      <w:r w:rsidRPr="00B24AC0">
        <w:rPr>
          <w:rStyle w:val="Code"/>
        </w:rPr>
        <w:t>customers</w:t>
      </w:r>
      <w:r w:rsidRPr="00B24AC0">
        <w:t xml:space="preserve">. </w:t>
      </w:r>
    </w:p>
    <w:p w14:paraId="2DE0704B" w14:textId="77777777" w:rsidR="007A46AA" w:rsidRPr="00B24AC0" w:rsidRDefault="007A46AA" w:rsidP="007A46AA">
      <w:pPr>
        <w:jc w:val="center"/>
      </w:pPr>
      <w:r w:rsidRPr="00B24AC0">
        <w:rPr>
          <w:lang w:eastAsia="zh-TW"/>
        </w:rPr>
        <mc:AlternateContent>
          <mc:Choice Requires="wps">
            <w:drawing>
              <wp:inline distT="0" distB="0" distL="0" distR="0" wp14:anchorId="7BACBD70" wp14:editId="2CEC5CC3">
                <wp:extent cx="4448175" cy="1425678"/>
                <wp:effectExtent l="0" t="0" r="9525" b="7620"/>
                <wp:docPr id="2127878714" name="Text Box 2127878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48175" cy="1425678"/>
                        </a:xfrm>
                        <a:prstGeom prst="rect">
                          <a:avLst/>
                        </a:prstGeom>
                        <a:solidFill>
                          <a:srgbClr val="C6D9F1"/>
                        </a:solidFill>
                        <a:ln>
                          <a:solidFill>
                            <a:srgbClr val="000000"/>
                          </a:solidFill>
                        </a:ln>
                      </wps:spPr>
                      <wps:txbx>
                        <w:txbxContent>
                          <w:p w14:paraId="38AC0E2F"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hive&gt; alter table customers_ext RENAME TO customers;</w:t>
                            </w:r>
                          </w:p>
                          <w:p w14:paraId="3BA8FE5C"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OK</w:t>
                            </w:r>
                          </w:p>
                          <w:p w14:paraId="5D32EEBB"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Time taken: 0.094 seconds</w:t>
                            </w:r>
                          </w:p>
                          <w:p w14:paraId="05FD5793"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hive&gt; show tables;</w:t>
                            </w:r>
                          </w:p>
                          <w:p w14:paraId="63155B7F"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OK</w:t>
                            </w:r>
                          </w:p>
                          <w:p w14:paraId="456400B6"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customers</w:t>
                            </w:r>
                          </w:p>
                          <w:p w14:paraId="287C1D56"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payments</w:t>
                            </w:r>
                          </w:p>
                          <w:p w14:paraId="3C7E3034" w14:textId="77777777" w:rsidR="007A46AA" w:rsidRPr="001C1748" w:rsidRDefault="007A46AA" w:rsidP="007A46AA">
                            <w:pPr>
                              <w:spacing w:line="240" w:lineRule="auto"/>
                              <w:rPr>
                                <w:rFonts w:ascii="Calibri" w:hAnsi="Calibri" w:cs="Calibri"/>
                                <w:i/>
                                <w:color w:val="000000"/>
                              </w:rPr>
                            </w:pPr>
                          </w:p>
                        </w:txbxContent>
                      </wps:txbx>
                      <wps:bodyPr rot="0" vert="horz" wrap="square" lIns="91440" tIns="45720" rIns="91440" bIns="45720" anchor="t" anchorCtr="0" upright="1">
                        <a:spAutoFit/>
                      </wps:bodyPr>
                    </wps:wsp>
                  </a:graphicData>
                </a:graphic>
              </wp:inline>
            </w:drawing>
          </mc:Choice>
          <mc:Fallback>
            <w:pict>
              <v:shape w14:anchorId="7BACBD70" id="Text Box 2127878714" o:spid="_x0000_s1033" type="#_x0000_t202" style="width:350.25pt;height:11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" fillcolor="#c6d9f1">
                <v:path arrowok="t"/>
                <v:textbox style="mso-fit-shape-to-text:t">
                  <w:txbxContent>
                    <w:p w14:paraId="38AC0E2F"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hive&gt; alter table customers_ext RENAME TO customers;</w:t>
                      </w:r>
                    </w:p>
                    <w:p w14:paraId="3BA8FE5C"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OK</w:t>
                      </w:r>
                    </w:p>
                    <w:p w14:paraId="5D32EEBB"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Time taken: 0.094 seconds</w:t>
                      </w:r>
                    </w:p>
                    <w:p w14:paraId="05FD5793"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hive&gt; show tables;</w:t>
                      </w:r>
                    </w:p>
                    <w:p w14:paraId="63155B7F"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OK</w:t>
                      </w:r>
                    </w:p>
                    <w:p w14:paraId="456400B6"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customers</w:t>
                      </w:r>
                    </w:p>
                    <w:p w14:paraId="287C1D56" w14:textId="77777777" w:rsidR="007A46AA" w:rsidRPr="001C1748" w:rsidRDefault="007A46AA" w:rsidP="007A46AA">
                      <w:pPr>
                        <w:spacing w:line="240" w:lineRule="auto"/>
                        <w:rPr>
                          <w:rFonts w:ascii="Calibri" w:hAnsi="Calibri" w:cs="Calibri"/>
                          <w:i/>
                          <w:color w:val="000000"/>
                        </w:rPr>
                      </w:pPr>
                      <w:r w:rsidRPr="001C1748">
                        <w:rPr>
                          <w:rFonts w:ascii="Calibri" w:hAnsi="Calibri" w:cs="Calibri"/>
                          <w:i/>
                          <w:color w:val="000000"/>
                        </w:rPr>
                        <w:t>payments</w:t>
                      </w:r>
                    </w:p>
                    <w:p w14:paraId="3C7E3034" w14:textId="77777777" w:rsidR="007A46AA" w:rsidRPr="001C1748" w:rsidRDefault="007A46AA" w:rsidP="007A46AA">
                      <w:pPr>
                        <w:spacing w:line="240" w:lineRule="auto"/>
                        <w:rPr>
                          <w:rFonts w:ascii="Calibri" w:hAnsi="Calibri" w:cs="Calibri"/>
                          <w:i/>
                          <w:color w:val="000000"/>
                        </w:rPr>
                      </w:pPr>
                    </w:p>
                  </w:txbxContent>
                </v:textbox>
                <w10:anchorlock/>
              </v:shape>
            </w:pict>
          </mc:Fallback>
        </mc:AlternateContent>
      </w:r>
    </w:p>
    <w:p w14:paraId="1640C60A" w14:textId="77777777" w:rsidR="007A46AA" w:rsidRPr="00B24AC0" w:rsidRDefault="007A46AA" w:rsidP="007A46AA">
      <w:pPr>
        <w:pStyle w:val="ListParagraph"/>
        <w:numPr>
          <w:ilvl w:val="0"/>
          <w:numId w:val="3"/>
        </w:numPr>
        <w:spacing w:after="0" w:line="480" w:lineRule="auto"/>
      </w:pPr>
      <w:r w:rsidRPr="00B24AC0">
        <w:t xml:space="preserve">Applying </w:t>
      </w:r>
      <w:r w:rsidRPr="00B24AC0">
        <w:rPr>
          <w:rStyle w:val="Code"/>
        </w:rPr>
        <w:t>describe &lt;table_name&gt;</w:t>
      </w:r>
      <w:r w:rsidRPr="00B24AC0">
        <w:t xml:space="preserve"> displays the table structures, as shown here: </w:t>
      </w:r>
    </w:p>
    <w:p w14:paraId="4DFA2A79" w14:textId="77777777" w:rsidR="007A46AA" w:rsidRPr="00B24AC0" w:rsidRDefault="007A46AA" w:rsidP="007A46AA">
      <w:pPr>
        <w:jc w:val="center"/>
      </w:pPr>
      <w:r w:rsidRPr="00B24AC0">
        <w:rPr>
          <w:lang w:eastAsia="zh-TW"/>
        </w:rPr>
        <mc:AlternateContent>
          <mc:Choice Requires="wps">
            <w:drawing>
              <wp:inline distT="0" distB="0" distL="0" distR="0" wp14:anchorId="02AF6E0D" wp14:editId="1F1D8798">
                <wp:extent cx="4377321" cy="1393200"/>
                <wp:effectExtent l="0" t="0" r="17145" b="15875"/>
                <wp:docPr id="212787871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77321" cy="1393200"/>
                        </a:xfrm>
                        <a:prstGeom prst="rect">
                          <a:avLst/>
                        </a:prstGeom>
                        <a:solidFill>
                          <a:srgbClr val="C6D9F1"/>
                        </a:solidFill>
                        <a:ln>
                          <a:solidFill>
                            <a:srgbClr val="000000"/>
                          </a:solidFill>
                        </a:ln>
                      </wps:spPr>
                      <wps:txbx>
                        <w:txbxContent>
                          <w:p w14:paraId="79114C49"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describe payments;</w:t>
                            </w:r>
                          </w:p>
                          <w:p w14:paraId="27A886CE"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OK</w:t>
                            </w:r>
                          </w:p>
                          <w:p w14:paraId="07485119"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c_id                </w:t>
                            </w:r>
                            <w:r w:rsidRPr="00CC106B">
                              <w:rPr>
                                <w:rFonts w:ascii="Calibri" w:hAnsi="Calibri" w:cs="Calibri"/>
                                <w:i/>
                                <w:color w:val="000000"/>
                                <w:szCs w:val="28"/>
                              </w:rPr>
                              <w:tab/>
                            </w:r>
                            <w:r>
                              <w:rPr>
                                <w:rFonts w:ascii="Calibri" w:hAnsi="Calibri" w:cs="Calibri"/>
                                <w:i/>
                                <w:color w:val="000000"/>
                                <w:szCs w:val="28"/>
                              </w:rPr>
                              <w:tab/>
                            </w:r>
                            <w:r w:rsidRPr="00CC106B">
                              <w:rPr>
                                <w:rFonts w:ascii="Calibri" w:hAnsi="Calibri" w:cs="Calibri"/>
                                <w:i/>
                                <w:color w:val="000000"/>
                                <w:szCs w:val="28"/>
                              </w:rPr>
                              <w:t xml:space="preserve">int                 </w:t>
                            </w:r>
                            <w:r w:rsidRPr="00CC106B">
                              <w:rPr>
                                <w:rFonts w:ascii="Calibri" w:hAnsi="Calibri" w:cs="Calibri"/>
                                <w:i/>
                                <w:color w:val="000000"/>
                                <w:szCs w:val="28"/>
                              </w:rPr>
                              <w:tab/>
                              <w:t xml:space="preserve">                    </w:t>
                            </w:r>
                          </w:p>
                          <w:p w14:paraId="7C5BF1C3"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transaction_id      </w:t>
                            </w:r>
                            <w:r w:rsidRPr="00CC106B">
                              <w:rPr>
                                <w:rFonts w:ascii="Calibri" w:hAnsi="Calibri" w:cs="Calibri"/>
                                <w:i/>
                                <w:color w:val="000000"/>
                                <w:szCs w:val="28"/>
                              </w:rPr>
                              <w:tab/>
                              <w:t xml:space="preserve">string              </w:t>
                            </w:r>
                            <w:r w:rsidRPr="00CC106B">
                              <w:rPr>
                                <w:rFonts w:ascii="Calibri" w:hAnsi="Calibri" w:cs="Calibri"/>
                                <w:i/>
                                <w:color w:val="000000"/>
                                <w:szCs w:val="28"/>
                              </w:rPr>
                              <w:tab/>
                              <w:t xml:space="preserve">                    </w:t>
                            </w:r>
                          </w:p>
                          <w:p w14:paraId="6E56C331"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transaction_date    </w:t>
                            </w:r>
                            <w:r w:rsidRPr="00CC106B">
                              <w:rPr>
                                <w:rFonts w:ascii="Calibri" w:hAnsi="Calibri" w:cs="Calibri"/>
                                <w:i/>
                                <w:color w:val="000000"/>
                                <w:szCs w:val="28"/>
                              </w:rPr>
                              <w:tab/>
                              <w:t xml:space="preserve">string              </w:t>
                            </w:r>
                            <w:r w:rsidRPr="00CC106B">
                              <w:rPr>
                                <w:rFonts w:ascii="Calibri" w:hAnsi="Calibri" w:cs="Calibri"/>
                                <w:i/>
                                <w:color w:val="000000"/>
                                <w:szCs w:val="28"/>
                              </w:rPr>
                              <w:tab/>
                              <w:t xml:space="preserve">                    </w:t>
                            </w:r>
                          </w:p>
                          <w:p w14:paraId="118B2AA9"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late                </w:t>
                            </w:r>
                            <w:r w:rsidRPr="00CC106B">
                              <w:rPr>
                                <w:rFonts w:ascii="Calibri" w:hAnsi="Calibri" w:cs="Calibri"/>
                                <w:i/>
                                <w:color w:val="000000"/>
                                <w:szCs w:val="28"/>
                              </w:rPr>
                              <w:tab/>
                            </w:r>
                            <w:r>
                              <w:rPr>
                                <w:rFonts w:ascii="Calibri" w:hAnsi="Calibri" w:cs="Calibri"/>
                                <w:i/>
                                <w:color w:val="000000"/>
                                <w:szCs w:val="28"/>
                              </w:rPr>
                              <w:tab/>
                            </w:r>
                            <w:r w:rsidRPr="00CC106B">
                              <w:rPr>
                                <w:rFonts w:ascii="Calibri" w:hAnsi="Calibri" w:cs="Calibri"/>
                                <w:i/>
                                <w:color w:val="000000"/>
                                <w:szCs w:val="28"/>
                              </w:rPr>
                              <w:t xml:space="preserve">string              </w:t>
                            </w:r>
                            <w:r w:rsidRPr="00CC106B">
                              <w:rPr>
                                <w:rFonts w:ascii="Calibri" w:hAnsi="Calibri" w:cs="Calibri"/>
                                <w:i/>
                                <w:color w:val="000000"/>
                                <w:szCs w:val="28"/>
                              </w:rPr>
                              <w:tab/>
                              <w:t xml:space="preserve">                    </w:t>
                            </w:r>
                          </w:p>
                          <w:p w14:paraId="22F0529D" w14:textId="77777777" w:rsidR="007A46AA" w:rsidRPr="001C1748"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Time taken: 0.018 seconds, Fetched: 4 row(s)</w:t>
                            </w:r>
                          </w:p>
                        </w:txbxContent>
                      </wps:txbx>
                      <wps:bodyPr rot="0" vert="horz" wrap="square" lIns="91440" tIns="45720" rIns="91440" bIns="45720" anchor="t" anchorCtr="0" upright="1">
                        <a:spAutoFit/>
                      </wps:bodyPr>
                    </wps:wsp>
                  </a:graphicData>
                </a:graphic>
              </wp:inline>
            </w:drawing>
          </mc:Choice>
          <mc:Fallback>
            <w:pict>
              <v:shape w14:anchorId="02AF6E0D" id="Text Box 12" o:spid="_x0000_s1034" type="#_x0000_t202" style="width:344.65pt;height:10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" fillcolor="#c6d9f1">
                <v:path arrowok="t"/>
                <v:textbox style="mso-fit-shape-to-text:t">
                  <w:txbxContent>
                    <w:p w14:paraId="79114C49"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describe payments;</w:t>
                      </w:r>
                    </w:p>
                    <w:p w14:paraId="27A886CE"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OK</w:t>
                      </w:r>
                    </w:p>
                    <w:p w14:paraId="07485119"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c_id                </w:t>
                      </w:r>
                      <w:r w:rsidRPr="00CC106B">
                        <w:rPr>
                          <w:rFonts w:ascii="Calibri" w:hAnsi="Calibri" w:cs="Calibri"/>
                          <w:i/>
                          <w:color w:val="000000"/>
                          <w:szCs w:val="28"/>
                        </w:rPr>
                        <w:tab/>
                      </w:r>
                      <w:r>
                        <w:rPr>
                          <w:rFonts w:ascii="Calibri" w:hAnsi="Calibri" w:cs="Calibri"/>
                          <w:i/>
                          <w:color w:val="000000"/>
                          <w:szCs w:val="28"/>
                        </w:rPr>
                        <w:tab/>
                      </w:r>
                      <w:r w:rsidRPr="00CC106B">
                        <w:rPr>
                          <w:rFonts w:ascii="Calibri" w:hAnsi="Calibri" w:cs="Calibri"/>
                          <w:i/>
                          <w:color w:val="000000"/>
                          <w:szCs w:val="28"/>
                        </w:rPr>
                        <w:t xml:space="preserve">int                 </w:t>
                      </w:r>
                      <w:r w:rsidRPr="00CC106B">
                        <w:rPr>
                          <w:rFonts w:ascii="Calibri" w:hAnsi="Calibri" w:cs="Calibri"/>
                          <w:i/>
                          <w:color w:val="000000"/>
                          <w:szCs w:val="28"/>
                        </w:rPr>
                        <w:tab/>
                        <w:t xml:space="preserve">                    </w:t>
                      </w:r>
                    </w:p>
                    <w:p w14:paraId="7C5BF1C3"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transaction_id      </w:t>
                      </w:r>
                      <w:r w:rsidRPr="00CC106B">
                        <w:rPr>
                          <w:rFonts w:ascii="Calibri" w:hAnsi="Calibri" w:cs="Calibri"/>
                          <w:i/>
                          <w:color w:val="000000"/>
                          <w:szCs w:val="28"/>
                        </w:rPr>
                        <w:tab/>
                        <w:t xml:space="preserve">string              </w:t>
                      </w:r>
                      <w:r w:rsidRPr="00CC106B">
                        <w:rPr>
                          <w:rFonts w:ascii="Calibri" w:hAnsi="Calibri" w:cs="Calibri"/>
                          <w:i/>
                          <w:color w:val="000000"/>
                          <w:szCs w:val="28"/>
                        </w:rPr>
                        <w:tab/>
                        <w:t xml:space="preserve">                    </w:t>
                      </w:r>
                    </w:p>
                    <w:p w14:paraId="6E56C331"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transaction_date    </w:t>
                      </w:r>
                      <w:r w:rsidRPr="00CC106B">
                        <w:rPr>
                          <w:rFonts w:ascii="Calibri" w:hAnsi="Calibri" w:cs="Calibri"/>
                          <w:i/>
                          <w:color w:val="000000"/>
                          <w:szCs w:val="28"/>
                        </w:rPr>
                        <w:tab/>
                        <w:t xml:space="preserve">string              </w:t>
                      </w:r>
                      <w:r w:rsidRPr="00CC106B">
                        <w:rPr>
                          <w:rFonts w:ascii="Calibri" w:hAnsi="Calibri" w:cs="Calibri"/>
                          <w:i/>
                          <w:color w:val="000000"/>
                          <w:szCs w:val="28"/>
                        </w:rPr>
                        <w:tab/>
                        <w:t xml:space="preserve">                    </w:t>
                      </w:r>
                    </w:p>
                    <w:p w14:paraId="118B2AA9" w14:textId="77777777" w:rsidR="007A46AA" w:rsidRPr="00CC106B"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 xml:space="preserve">late                </w:t>
                      </w:r>
                      <w:r w:rsidRPr="00CC106B">
                        <w:rPr>
                          <w:rFonts w:ascii="Calibri" w:hAnsi="Calibri" w:cs="Calibri"/>
                          <w:i/>
                          <w:color w:val="000000"/>
                          <w:szCs w:val="28"/>
                        </w:rPr>
                        <w:tab/>
                      </w:r>
                      <w:r>
                        <w:rPr>
                          <w:rFonts w:ascii="Calibri" w:hAnsi="Calibri" w:cs="Calibri"/>
                          <w:i/>
                          <w:color w:val="000000"/>
                          <w:szCs w:val="28"/>
                        </w:rPr>
                        <w:tab/>
                      </w:r>
                      <w:r w:rsidRPr="00CC106B">
                        <w:rPr>
                          <w:rFonts w:ascii="Calibri" w:hAnsi="Calibri" w:cs="Calibri"/>
                          <w:i/>
                          <w:color w:val="000000"/>
                          <w:szCs w:val="28"/>
                        </w:rPr>
                        <w:t xml:space="preserve">string              </w:t>
                      </w:r>
                      <w:r w:rsidRPr="00CC106B">
                        <w:rPr>
                          <w:rFonts w:ascii="Calibri" w:hAnsi="Calibri" w:cs="Calibri"/>
                          <w:i/>
                          <w:color w:val="000000"/>
                          <w:szCs w:val="28"/>
                        </w:rPr>
                        <w:tab/>
                        <w:t xml:space="preserve">                    </w:t>
                      </w:r>
                    </w:p>
                    <w:p w14:paraId="22F0529D" w14:textId="77777777" w:rsidR="007A46AA" w:rsidRPr="001C1748" w:rsidRDefault="007A46AA" w:rsidP="007A46AA">
                      <w:pPr>
                        <w:spacing w:line="240" w:lineRule="auto"/>
                        <w:rPr>
                          <w:rFonts w:ascii="Calibri" w:hAnsi="Calibri" w:cs="Calibri"/>
                          <w:i/>
                          <w:color w:val="000000"/>
                          <w:szCs w:val="28"/>
                        </w:rPr>
                      </w:pPr>
                      <w:r w:rsidRPr="00CC106B">
                        <w:rPr>
                          <w:rFonts w:ascii="Calibri" w:hAnsi="Calibri" w:cs="Calibri"/>
                          <w:i/>
                          <w:color w:val="000000"/>
                          <w:szCs w:val="28"/>
                        </w:rPr>
                        <w:t>Time taken: 0.018 seconds, Fetched: 4 row(s)</w:t>
                      </w:r>
                    </w:p>
                  </w:txbxContent>
                </v:textbox>
                <w10:anchorlock/>
              </v:shape>
            </w:pict>
          </mc:Fallback>
        </mc:AlternateContent>
      </w:r>
    </w:p>
    <w:p w14:paraId="113C50AE" w14:textId="77777777" w:rsidR="007A46AA" w:rsidRPr="00B24AC0" w:rsidRDefault="007A46AA" w:rsidP="007A46AA">
      <w:pPr>
        <w:jc w:val="center"/>
        <w:rPr>
          <w14:textOutline w14:w="9525" w14:cap="rnd" w14:cmpd="sng" w14:algn="ctr">
            <w14:solidFill>
              <w14:schemeClr w14:val="accent3">
                <w14:lumMod w14:val="75000"/>
              </w14:schemeClr>
            </w14:solidFill>
            <w14:prstDash w14:val="solid"/>
            <w14:bevel/>
          </w14:textOutline>
        </w:rPr>
      </w:pPr>
      <w:r w:rsidRPr="00B24AC0">
        <w:rPr>
          <w:lang w:val="en-GB" w:eastAsia="en-GB"/>
        </w:rPr>
        <w:lastRenderedPageBreak/>
        <mc:AlternateContent>
          <mc:Choice Requires="wps">
            <w:drawing>
              <wp:inline distT="0" distB="0" distL="0" distR="0" wp14:anchorId="4AE7A5C4" wp14:editId="33CF2EFD">
                <wp:extent cx="4339345" cy="2959331"/>
                <wp:effectExtent l="0" t="0" r="17145" b="12700"/>
                <wp:docPr id="212787871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339345" cy="2959331"/>
                        </a:xfrm>
                        <a:prstGeom prst="rect">
                          <a:avLst/>
                        </a:prstGeom>
                        <a:solidFill>
                          <a:srgbClr val="C6D9F1"/>
                        </a:solidFill>
                        <a:ln>
                          <a:solidFill>
                            <a:srgbClr val="000000"/>
                          </a:solidFill>
                        </a:ln>
                      </wps:spPr>
                      <wps:txbx>
                        <w:txbxContent>
                          <w:p w14:paraId="636D2CC0"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describe customers;</w:t>
                            </w:r>
                          </w:p>
                          <w:p w14:paraId="6E5A9A63"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OK</w:t>
                            </w:r>
                          </w:p>
                          <w:p w14:paraId="24E1C399"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c_id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int                 </w:t>
                            </w:r>
                            <w:r w:rsidRPr="00093FEA">
                              <w:rPr>
                                <w:rFonts w:ascii="Calibri" w:hAnsi="Calibri" w:cs="Calibri"/>
                                <w:i/>
                                <w:color w:val="000000"/>
                                <w:szCs w:val="28"/>
                              </w:rPr>
                              <w:tab/>
                              <w:t xml:space="preserve">                    </w:t>
                            </w:r>
                          </w:p>
                          <w:p w14:paraId="04199330"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c_firstname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64303A4E"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c_lastname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2939A013"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c_street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2BEB54C"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c_city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093DE786"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c_state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6E7BB06"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c_zip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2FEA9A0"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c_yob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int                 </w:t>
                            </w:r>
                            <w:r w:rsidRPr="00093FEA">
                              <w:rPr>
                                <w:rFonts w:ascii="Calibri" w:hAnsi="Calibri" w:cs="Calibri"/>
                                <w:i/>
                                <w:color w:val="000000"/>
                                <w:szCs w:val="28"/>
                              </w:rPr>
                              <w:tab/>
                              <w:t xml:space="preserve">                    </w:t>
                            </w:r>
                          </w:p>
                          <w:p w14:paraId="1EBE2DCD"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c_gender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00EFE0AD"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credit_card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0D8B001A"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internet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88FA237"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mobile              </w:t>
                            </w:r>
                            <w:r>
                              <w:rPr>
                                <w:rFonts w:ascii="Calibri" w:hAnsi="Calibri" w:cs="Calibri"/>
                                <w:i/>
                                <w:color w:val="000000"/>
                                <w:szCs w:val="28"/>
                              </w:rPr>
                              <w:tab/>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294EE2DF" w14:textId="77777777" w:rsidR="007A46AA" w:rsidRPr="001C1748"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Time taken: 0.024 seconds, Fetched: 12 row(s)</w:t>
                            </w:r>
                          </w:p>
                        </w:txbxContent>
                      </wps:txbx>
                      <wps:bodyPr rot="0" vert="horz" wrap="square" lIns="91440" tIns="45720" rIns="91440" bIns="45720" anchor="t" anchorCtr="0" upright="1">
                        <a:noAutofit/>
                      </wps:bodyPr>
                    </wps:wsp>
                  </a:graphicData>
                </a:graphic>
              </wp:inline>
            </w:drawing>
          </mc:Choice>
          <mc:Fallback>
            <w:pict>
              <v:shape w14:anchorId="4AE7A5C4" id="Text Box 11" o:spid="_x0000_s1035" type="#_x0000_t202" style="width:341.7pt;height:2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" fillcolor="#c6d9f1">
                <v:path arrowok="t"/>
                <v:textbox>
                  <w:txbxContent>
                    <w:p w14:paraId="636D2CC0"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describe customers;</w:t>
                      </w:r>
                    </w:p>
                    <w:p w14:paraId="6E5A9A63"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OK</w:t>
                      </w:r>
                    </w:p>
                    <w:p w14:paraId="24E1C399"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c_id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int                 </w:t>
                      </w:r>
                      <w:r w:rsidRPr="00093FEA">
                        <w:rPr>
                          <w:rFonts w:ascii="Calibri" w:hAnsi="Calibri" w:cs="Calibri"/>
                          <w:i/>
                          <w:color w:val="000000"/>
                          <w:szCs w:val="28"/>
                        </w:rPr>
                        <w:tab/>
                        <w:t xml:space="preserve">                    </w:t>
                      </w:r>
                    </w:p>
                    <w:p w14:paraId="04199330"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c_firstname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64303A4E"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c_lastname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2939A013"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c_street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2BEB54C"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c_city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093DE786"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c_state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6E7BB06"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c_zip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2FEA9A0"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c_yob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int                 </w:t>
                      </w:r>
                      <w:r w:rsidRPr="00093FEA">
                        <w:rPr>
                          <w:rFonts w:ascii="Calibri" w:hAnsi="Calibri" w:cs="Calibri"/>
                          <w:i/>
                          <w:color w:val="000000"/>
                          <w:szCs w:val="28"/>
                        </w:rPr>
                        <w:tab/>
                        <w:t xml:space="preserve">                    </w:t>
                      </w:r>
                    </w:p>
                    <w:p w14:paraId="1EBE2DCD"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c_gender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00EFE0AD"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credit_card         </w:t>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0D8B001A"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internet            </w:t>
                      </w:r>
                      <w:r w:rsidRPr="00093FEA">
                        <w:rPr>
                          <w:rFonts w:ascii="Calibri" w:hAnsi="Calibri" w:cs="Calibri"/>
                          <w:i/>
                          <w:color w:val="000000"/>
                          <w:szCs w:val="28"/>
                        </w:rPr>
                        <w:tab/>
                      </w:r>
                      <w:r>
                        <w:rPr>
                          <w:rFonts w:ascii="Calibri" w:hAnsi="Calibri" w:cs="Calibri"/>
                          <w:i/>
                          <w:color w:val="000000"/>
                          <w:szCs w:val="28"/>
                        </w:rPr>
                        <w:tab/>
                      </w:r>
                      <w:r w:rsidRPr="00093FEA">
                        <w:rPr>
                          <w:rFonts w:ascii="Calibri" w:hAnsi="Calibri" w:cs="Calibri"/>
                          <w:i/>
                          <w:color w:val="000000"/>
                          <w:szCs w:val="28"/>
                        </w:rPr>
                        <w:t xml:space="preserve">string              </w:t>
                      </w:r>
                      <w:r w:rsidRPr="00093FEA">
                        <w:rPr>
                          <w:rFonts w:ascii="Calibri" w:hAnsi="Calibri" w:cs="Calibri"/>
                          <w:i/>
                          <w:color w:val="000000"/>
                          <w:szCs w:val="28"/>
                        </w:rPr>
                        <w:tab/>
                        <w:t xml:space="preserve">                    </w:t>
                      </w:r>
                    </w:p>
                    <w:p w14:paraId="288FA237" w14:textId="77777777" w:rsidR="007A46AA" w:rsidRPr="00093FEA"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 xml:space="preserve">mobile              </w:t>
                      </w:r>
                      <w:r>
                        <w:rPr>
                          <w:rFonts w:ascii="Calibri" w:hAnsi="Calibri" w:cs="Calibri"/>
                          <w:i/>
                          <w:color w:val="000000"/>
                          <w:szCs w:val="28"/>
                        </w:rPr>
                        <w:tab/>
                      </w:r>
                      <w:r w:rsidRPr="00093FEA">
                        <w:rPr>
                          <w:rFonts w:ascii="Calibri" w:hAnsi="Calibri" w:cs="Calibri"/>
                          <w:i/>
                          <w:color w:val="000000"/>
                          <w:szCs w:val="28"/>
                        </w:rPr>
                        <w:tab/>
                        <w:t xml:space="preserve">string              </w:t>
                      </w:r>
                      <w:r w:rsidRPr="00093FEA">
                        <w:rPr>
                          <w:rFonts w:ascii="Calibri" w:hAnsi="Calibri" w:cs="Calibri"/>
                          <w:i/>
                          <w:color w:val="000000"/>
                          <w:szCs w:val="28"/>
                        </w:rPr>
                        <w:tab/>
                        <w:t xml:space="preserve">                    </w:t>
                      </w:r>
                    </w:p>
                    <w:p w14:paraId="294EE2DF" w14:textId="77777777" w:rsidR="007A46AA" w:rsidRPr="001C1748" w:rsidRDefault="007A46AA" w:rsidP="007A46AA">
                      <w:pPr>
                        <w:spacing w:line="240" w:lineRule="auto"/>
                        <w:rPr>
                          <w:rFonts w:ascii="Calibri" w:hAnsi="Calibri" w:cs="Calibri"/>
                          <w:i/>
                          <w:color w:val="000000"/>
                          <w:szCs w:val="28"/>
                        </w:rPr>
                      </w:pPr>
                      <w:r w:rsidRPr="00093FEA">
                        <w:rPr>
                          <w:rFonts w:ascii="Calibri" w:hAnsi="Calibri" w:cs="Calibri"/>
                          <w:i/>
                          <w:color w:val="000000"/>
                          <w:szCs w:val="28"/>
                        </w:rPr>
                        <w:t>Time taken: 0.024 seconds, Fetched: 12 row(s)</w:t>
                      </w:r>
                    </w:p>
                  </w:txbxContent>
                </v:textbox>
                <w10:anchorlock/>
              </v:shape>
            </w:pict>
          </mc:Fallback>
        </mc:AlternateContent>
      </w:r>
    </w:p>
    <w:tbl>
      <w:tblPr>
        <w:tblW w:w="0" w:type="auto"/>
        <w:tblLook w:val="04A0" w:firstRow="1" w:lastRow="0" w:firstColumn="1" w:lastColumn="0" w:noHBand="0" w:noVBand="1"/>
      </w:tblPr>
      <w:tblGrid>
        <w:gridCol w:w="4315"/>
        <w:gridCol w:w="4315"/>
      </w:tblGrid>
      <w:tr w:rsidR="007A46AA" w:rsidRPr="00B24AC0" w14:paraId="7AE4C3AE" w14:textId="77777777" w:rsidTr="008958C7">
        <w:tc>
          <w:tcPr>
            <w:tcW w:w="4315" w:type="dxa"/>
          </w:tcPr>
          <w:p w14:paraId="51EFEC31" w14:textId="77777777" w:rsidR="007A46AA" w:rsidRPr="00B24AC0" w:rsidRDefault="007A46AA" w:rsidP="008958C7">
            <w:pPr>
              <w:pStyle w:val="NoSpacing"/>
              <w:jc w:val="center"/>
            </w:pPr>
          </w:p>
        </w:tc>
        <w:tc>
          <w:tcPr>
            <w:tcW w:w="4315" w:type="dxa"/>
          </w:tcPr>
          <w:p w14:paraId="7C44EA7D" w14:textId="77777777" w:rsidR="007A46AA" w:rsidRPr="00B24AC0" w:rsidRDefault="007A46AA" w:rsidP="008958C7">
            <w:pPr>
              <w:pStyle w:val="NoSpacing"/>
              <w:jc w:val="center"/>
            </w:pPr>
          </w:p>
        </w:tc>
      </w:tr>
    </w:tbl>
    <w:p w14:paraId="3533D73C" w14:textId="754168B5" w:rsidR="007A46AA" w:rsidRPr="00B24AC0" w:rsidRDefault="007A46AA" w:rsidP="007A46AA">
      <w:pPr>
        <w:pStyle w:val="ListParagraph"/>
        <w:numPr>
          <w:ilvl w:val="0"/>
          <w:numId w:val="3"/>
        </w:numPr>
        <w:spacing w:after="0" w:line="480" w:lineRule="auto"/>
      </w:pPr>
      <w:r w:rsidRPr="00B24AC0">
        <w:t xml:space="preserve">Now that you have created the tables, you need to populate them. In this example, you will import the data from the existing tables in HDFS. The command for that is </w:t>
      </w:r>
      <w:r w:rsidRPr="00B24AC0">
        <w:rPr>
          <w:rStyle w:val="Code"/>
        </w:rPr>
        <w:t>load data</w:t>
      </w:r>
      <w:r w:rsidRPr="00B24AC0">
        <w:t xml:space="preserve">. You can also load the data from the local machine. In this case, you type the command </w:t>
      </w:r>
      <w:r w:rsidRPr="00B24AC0">
        <w:rPr>
          <w:rStyle w:val="Code"/>
        </w:rPr>
        <w:t>local</w:t>
      </w:r>
      <w:r w:rsidRPr="00B24AC0">
        <w:t xml:space="preserve"> between the words </w:t>
      </w:r>
      <w:r w:rsidRPr="00B24AC0">
        <w:rPr>
          <w:rStyle w:val="Code"/>
        </w:rPr>
        <w:t>data</w:t>
      </w:r>
      <w:r w:rsidRPr="00B24AC0">
        <w:t xml:space="preserve"> and </w:t>
      </w:r>
      <w:r w:rsidRPr="00B24AC0">
        <w:rPr>
          <w:rStyle w:val="Code"/>
        </w:rPr>
        <w:t>inpath</w:t>
      </w:r>
      <w:r w:rsidRPr="00B24AC0">
        <w:t xml:space="preserve">, where </w:t>
      </w:r>
      <w:r w:rsidRPr="00B24AC0">
        <w:rPr>
          <w:rStyle w:val="Code"/>
        </w:rPr>
        <w:t>inpath</w:t>
      </w:r>
      <w:r w:rsidRPr="00B24AC0">
        <w:t xml:space="preserve"> represents the correct path to the local machine, not the path in HDFS. When using the </w:t>
      </w:r>
      <w:r w:rsidRPr="00B24AC0">
        <w:rPr>
          <w:rStyle w:val="Code"/>
        </w:rPr>
        <w:t>overwrite</w:t>
      </w:r>
      <w:r w:rsidRPr="00B24AC0">
        <w:t xml:space="preserve">, you replace any existing data in the table. Omitting the </w:t>
      </w:r>
      <w:r w:rsidRPr="00B24AC0">
        <w:rPr>
          <w:rStyle w:val="Code"/>
        </w:rPr>
        <w:t>overwrite</w:t>
      </w:r>
      <w:r w:rsidRPr="00B24AC0">
        <w:t xml:space="preserve"> appends the data in the table. Executing a </w:t>
      </w:r>
      <w:r w:rsidRPr="00B24AC0">
        <w:rPr>
          <w:rStyle w:val="Code"/>
        </w:rPr>
        <w:t>select *</w:t>
      </w:r>
      <w:r w:rsidRPr="00B24AC0">
        <w:t xml:space="preserve"> statement displays the records in each table. </w:t>
      </w:r>
    </w:p>
    <w:p w14:paraId="20D4D75D" w14:textId="77777777" w:rsidR="007A46AA" w:rsidRPr="00B24AC0" w:rsidRDefault="007A46AA" w:rsidP="007A46AA">
      <w:pPr>
        <w:jc w:val="center"/>
      </w:pPr>
      <w:r w:rsidRPr="00B24AC0">
        <w:rPr>
          <w:lang w:eastAsia="zh-TW"/>
        </w:rPr>
        <mc:AlternateContent>
          <mc:Choice Requires="wps">
            <w:drawing>
              <wp:inline distT="0" distB="0" distL="0" distR="0" wp14:anchorId="2E4A7122" wp14:editId="78E2FB4B">
                <wp:extent cx="5413068" cy="1951200"/>
                <wp:effectExtent l="0" t="0" r="10160" b="16510"/>
                <wp:docPr id="212787871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413068" cy="1951200"/>
                        </a:xfrm>
                        <a:prstGeom prst="rect">
                          <a:avLst/>
                        </a:prstGeom>
                        <a:solidFill>
                          <a:srgbClr val="C6D9F1"/>
                        </a:solidFill>
                        <a:ln>
                          <a:solidFill>
                            <a:srgbClr val="000000"/>
                          </a:solidFill>
                        </a:ln>
                      </wps:spPr>
                      <wps:txbx>
                        <w:txbxContent>
                          <w:p w14:paraId="2326EF92"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LOAD DATA INPATH 'HV/input/LatePayments.txt' OVERWRITE INTO TABLE payments;</w:t>
                            </w:r>
                          </w:p>
                          <w:p w14:paraId="27C1844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Loading data to table bank_db.payments</w:t>
                            </w:r>
                          </w:p>
                          <w:p w14:paraId="45FCD2F7"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0F361D8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LOAD DATA INPATH 'HV/input/CustomerDetails.txt' OVERWRITE INTO TABLE customers;</w:t>
                            </w:r>
                            <w:r>
                              <w:rPr>
                                <w:rFonts w:ascii="Calibri" w:hAnsi="Calibri" w:cs="Calibri"/>
                                <w:i/>
                                <w:color w:val="000000"/>
                                <w:szCs w:val="28"/>
                              </w:rPr>
                              <w:t xml:space="preserve">                    </w:t>
                            </w:r>
                          </w:p>
                          <w:p w14:paraId="2A17AF0B"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Loading data to table bank_db.customers</w:t>
                            </w:r>
                          </w:p>
                          <w:p w14:paraId="69A2FB2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2C8A164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SELECT * FROM payments;</w:t>
                            </w:r>
                          </w:p>
                          <w:p w14:paraId="48859F73"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SELECT * FROM customers;</w:t>
                            </w:r>
                          </w:p>
                        </w:txbxContent>
                      </wps:txbx>
                      <wps:bodyPr rot="0" vert="horz" wrap="square" lIns="91440" tIns="45720" rIns="91440" bIns="45720" anchor="t" anchorCtr="0" upright="1">
                        <a:spAutoFit/>
                      </wps:bodyPr>
                    </wps:wsp>
                  </a:graphicData>
                </a:graphic>
              </wp:inline>
            </w:drawing>
          </mc:Choice>
          <mc:Fallback>
            <w:pict>
              <v:shape w14:anchorId="2E4A7122" id="Text Box 13" o:spid="_x0000_s1036" type="#_x0000_t202" style="width:426.25pt;height:15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" fillcolor="#c6d9f1">
                <v:path arrowok="t"/>
                <v:textbox style="mso-fit-shape-to-text:t">
                  <w:txbxContent>
                    <w:p w14:paraId="2326EF92"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LOAD DATA INPATH 'HV/input/LatePayments.txt' OVERWRITE INTO TABLE payments;</w:t>
                      </w:r>
                    </w:p>
                    <w:p w14:paraId="27C1844A"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Loading data to table bank_db.payments</w:t>
                      </w:r>
                    </w:p>
                    <w:p w14:paraId="45FCD2F7"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0F361D8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LOAD DATA INPATH 'HV/input/CustomerDetails.txt' OVERWRITE INTO TABLE customers;</w:t>
                      </w:r>
                      <w:r>
                        <w:rPr>
                          <w:rFonts w:ascii="Calibri" w:hAnsi="Calibri" w:cs="Calibri"/>
                          <w:i/>
                          <w:color w:val="000000"/>
                          <w:szCs w:val="28"/>
                        </w:rPr>
                        <w:t xml:space="preserve">                    </w:t>
                      </w:r>
                    </w:p>
                    <w:p w14:paraId="2A17AF0B"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Loading data to table bank_db.customers</w:t>
                      </w:r>
                    </w:p>
                    <w:p w14:paraId="69A2FB2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OK</w:t>
                      </w:r>
                    </w:p>
                    <w:p w14:paraId="2C8A1648"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SELECT * FROM payments;</w:t>
                      </w:r>
                    </w:p>
                    <w:p w14:paraId="48859F73" w14:textId="77777777" w:rsidR="007A46AA" w:rsidRPr="001C1748" w:rsidRDefault="007A46AA" w:rsidP="007A46AA">
                      <w:pPr>
                        <w:spacing w:line="240" w:lineRule="auto"/>
                        <w:rPr>
                          <w:rFonts w:ascii="Calibri" w:hAnsi="Calibri" w:cs="Calibri"/>
                          <w:i/>
                          <w:color w:val="000000"/>
                          <w:szCs w:val="28"/>
                        </w:rPr>
                      </w:pPr>
                      <w:r w:rsidRPr="001C1748">
                        <w:rPr>
                          <w:rFonts w:ascii="Calibri" w:hAnsi="Calibri" w:cs="Calibri"/>
                          <w:i/>
                          <w:color w:val="000000"/>
                          <w:szCs w:val="28"/>
                        </w:rPr>
                        <w:t>hive&gt; SELECT * FROM customers;</w:t>
                      </w:r>
                    </w:p>
                  </w:txbxContent>
                </v:textbox>
                <w10:anchorlock/>
              </v:shape>
            </w:pict>
          </mc:Fallback>
        </mc:AlternateContent>
      </w:r>
    </w:p>
    <w:p w14:paraId="2056D7F7" w14:textId="4BE0E9C0" w:rsidR="007A46AA" w:rsidRPr="00B24AC0" w:rsidRDefault="007A46AA" w:rsidP="007A46AA">
      <w:commentRangeStart w:id="2"/>
      <w:r w:rsidRPr="00B24AC0">
        <w:lastRenderedPageBreak/>
        <w:t xml:space="preserve">A list of all commands used in Tutorial A is summarized in </w:t>
      </w:r>
      <w:r>
        <w:t>Box 1</w:t>
      </w:r>
      <w:r w:rsidRPr="00B24AC0">
        <w:t>.</w:t>
      </w:r>
      <w:commentRangeEnd w:id="2"/>
      <w:r w:rsidRPr="00B24AC0">
        <w:rPr>
          <w:rStyle w:val="CommentReference"/>
          <w:sz w:val="22"/>
          <w:szCs w:val="22"/>
        </w:rPr>
        <w:commentReference w:id="2"/>
      </w:r>
    </w:p>
    <w:p w14:paraId="3EA7D5A7" w14:textId="77777777" w:rsidR="007A46AA" w:rsidRPr="00B24AC0" w:rsidRDefault="007A46AA" w:rsidP="007A46AA">
      <w:pPr>
        <w:keepNext/>
        <w:jc w:val="center"/>
      </w:pPr>
      <w:r w:rsidRPr="00B24AC0">
        <w:rPr>
          <w:i/>
          <w:lang w:eastAsia="zh-TW"/>
        </w:rPr>
        <w:lastRenderedPageBreak/>
        <mc:AlternateContent>
          <mc:Choice Requires="wps">
            <w:drawing>
              <wp:inline distT="0" distB="0" distL="0" distR="0" wp14:anchorId="36CF5333" wp14:editId="4AB79508">
                <wp:extent cx="5732206" cy="7498080"/>
                <wp:effectExtent l="0" t="0" r="8255" b="7620"/>
                <wp:docPr id="212787871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732206" cy="7498080"/>
                        </a:xfrm>
                        <a:prstGeom prst="rect">
                          <a:avLst/>
                        </a:prstGeom>
                        <a:solidFill>
                          <a:srgbClr val="C6D9F1"/>
                        </a:solidFill>
                        <a:ln>
                          <a:solidFill>
                            <a:srgbClr val="000000"/>
                          </a:solidFill>
                        </a:ln>
                      </wps:spPr>
                      <wps:txbx>
                        <w:txbxContent>
                          <w:p w14:paraId="2240F0CF"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-mkdir HV</w:t>
                            </w:r>
                          </w:p>
                          <w:p w14:paraId="3062F6B0"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-mkdir HV/input</w:t>
                            </w:r>
                          </w:p>
                          <w:p w14:paraId="5F9E8E55"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-copyFromLocal CustomerDetails.txt HV/input</w:t>
                            </w:r>
                          </w:p>
                          <w:p w14:paraId="60C74F42"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-copyFromLocal LatePayments.txt HV/input</w:t>
                            </w:r>
                          </w:p>
                          <w:p w14:paraId="593884E5"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hive</w:t>
                            </w:r>
                          </w:p>
                          <w:p w14:paraId="684F30F0"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CREATE DATABASE bank_db</w:t>
                            </w:r>
                          </w:p>
                          <w:p w14:paraId="411548AB"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COMMENT 'This database is created for analyzing customer late payments';</w:t>
                            </w:r>
                          </w:p>
                          <w:p w14:paraId="6891AE05"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show databases;</w:t>
                            </w:r>
                          </w:p>
                          <w:p w14:paraId="37CDF738"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use bank_db;</w:t>
                            </w:r>
                          </w:p>
                          <w:p w14:paraId="7391ED6B"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CREATE TABLE IF NOT EXISTS bank_db.payments</w:t>
                            </w:r>
                          </w:p>
                          <w:p w14:paraId="404E060D"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w:t>
                            </w:r>
                            <w:r>
                              <w:rPr>
                                <w:rFonts w:ascii="Calibri" w:hAnsi="Calibri" w:cs="Calibri"/>
                                <w:i/>
                                <w:color w:val="000000"/>
                                <w:szCs w:val="20"/>
                              </w:rPr>
                              <w:t>c</w:t>
                            </w:r>
                            <w:r w:rsidRPr="00827653">
                              <w:rPr>
                                <w:rFonts w:ascii="Calibri" w:hAnsi="Calibri" w:cs="Calibri"/>
                                <w:i/>
                                <w:color w:val="000000"/>
                                <w:szCs w:val="20"/>
                              </w:rPr>
                              <w:t>_</w:t>
                            </w:r>
                            <w:r>
                              <w:rPr>
                                <w:rFonts w:ascii="Calibri" w:hAnsi="Calibri" w:cs="Calibri"/>
                                <w:i/>
                                <w:color w:val="000000"/>
                                <w:szCs w:val="20"/>
                              </w:rPr>
                              <w:t>id</w:t>
                            </w:r>
                            <w:r w:rsidRPr="00827653">
                              <w:rPr>
                                <w:rFonts w:ascii="Calibri" w:hAnsi="Calibri" w:cs="Calibri"/>
                                <w:i/>
                                <w:color w:val="000000"/>
                                <w:szCs w:val="20"/>
                              </w:rPr>
                              <w:t xml:space="preserve"> int,</w:t>
                            </w:r>
                            <w:r>
                              <w:rPr>
                                <w:rFonts w:ascii="Calibri" w:hAnsi="Calibri" w:cs="Calibri"/>
                                <w:i/>
                                <w:color w:val="000000"/>
                                <w:szCs w:val="20"/>
                              </w:rPr>
                              <w:t xml:space="preserve"> </w:t>
                            </w:r>
                            <w:r w:rsidRPr="00827653">
                              <w:rPr>
                                <w:rFonts w:ascii="Calibri" w:hAnsi="Calibri" w:cs="Calibri"/>
                                <w:i/>
                                <w:color w:val="000000"/>
                                <w:szCs w:val="20"/>
                              </w:rPr>
                              <w:t>transaction_</w:t>
                            </w:r>
                            <w:r>
                              <w:rPr>
                                <w:rFonts w:ascii="Calibri" w:hAnsi="Calibri" w:cs="Calibri"/>
                                <w:i/>
                                <w:color w:val="000000"/>
                                <w:szCs w:val="20"/>
                              </w:rPr>
                              <w:t>id</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 transaction_</w:t>
                            </w:r>
                            <w:r>
                              <w:rPr>
                                <w:rFonts w:ascii="Calibri" w:hAnsi="Calibri" w:cs="Calibri"/>
                                <w:i/>
                                <w:color w:val="000000"/>
                                <w:szCs w:val="20"/>
                              </w:rPr>
                              <w:t>date</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w:t>
                            </w:r>
                            <w:r>
                              <w:rPr>
                                <w:rFonts w:ascii="Calibri" w:hAnsi="Calibri" w:cs="Calibri"/>
                                <w:i/>
                                <w:color w:val="000000"/>
                                <w:szCs w:val="20"/>
                              </w:rPr>
                              <w:t xml:space="preserve"> </w:t>
                            </w:r>
                            <w:r w:rsidRPr="00827653">
                              <w:rPr>
                                <w:rFonts w:ascii="Calibri" w:hAnsi="Calibri" w:cs="Calibri"/>
                                <w:i/>
                                <w:color w:val="000000"/>
                                <w:szCs w:val="20"/>
                              </w:rPr>
                              <w:t xml:space="preserve">late </w:t>
                            </w:r>
                            <w:r>
                              <w:rPr>
                                <w:rFonts w:ascii="Calibri" w:hAnsi="Calibri" w:cs="Calibri"/>
                                <w:i/>
                                <w:color w:val="000000"/>
                                <w:szCs w:val="20"/>
                              </w:rPr>
                              <w:t>s</w:t>
                            </w:r>
                            <w:r w:rsidRPr="00827653">
                              <w:rPr>
                                <w:rFonts w:ascii="Calibri" w:hAnsi="Calibri" w:cs="Calibri"/>
                                <w:i/>
                                <w:color w:val="000000"/>
                                <w:szCs w:val="20"/>
                              </w:rPr>
                              <w:t>tring)</w:t>
                            </w:r>
                          </w:p>
                          <w:p w14:paraId="0C4AF505"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ROW FORMAT DELIMITED FIELDS TERMINATED BY '\t'</w:t>
                            </w:r>
                          </w:p>
                          <w:p w14:paraId="32A6818E"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STORED AS TEXTFILE;</w:t>
                            </w:r>
                          </w:p>
                          <w:p w14:paraId="38C4FC07"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CREATE TABLE IF NOT EXISTS bank_db.payments_ptn</w:t>
                            </w:r>
                          </w:p>
                          <w:p w14:paraId="78057168"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w:t>
                            </w:r>
                            <w:r>
                              <w:rPr>
                                <w:rFonts w:ascii="Calibri" w:hAnsi="Calibri" w:cs="Calibri"/>
                                <w:i/>
                                <w:color w:val="000000"/>
                                <w:szCs w:val="20"/>
                              </w:rPr>
                              <w:t>c</w:t>
                            </w:r>
                            <w:r w:rsidRPr="00827653">
                              <w:rPr>
                                <w:rFonts w:ascii="Calibri" w:hAnsi="Calibri" w:cs="Calibri"/>
                                <w:i/>
                                <w:color w:val="000000"/>
                                <w:szCs w:val="20"/>
                              </w:rPr>
                              <w:t>_</w:t>
                            </w:r>
                            <w:r>
                              <w:rPr>
                                <w:rFonts w:ascii="Calibri" w:hAnsi="Calibri" w:cs="Calibri"/>
                                <w:i/>
                                <w:color w:val="000000"/>
                                <w:szCs w:val="20"/>
                              </w:rPr>
                              <w:t>id</w:t>
                            </w:r>
                            <w:r w:rsidRPr="00827653">
                              <w:rPr>
                                <w:rFonts w:ascii="Calibri" w:hAnsi="Calibri" w:cs="Calibri"/>
                                <w:i/>
                                <w:color w:val="000000"/>
                                <w:szCs w:val="20"/>
                              </w:rPr>
                              <w:t xml:space="preserve"> int,</w:t>
                            </w:r>
                            <w:r>
                              <w:rPr>
                                <w:rFonts w:ascii="Calibri" w:hAnsi="Calibri" w:cs="Calibri"/>
                                <w:i/>
                                <w:color w:val="000000"/>
                                <w:szCs w:val="20"/>
                              </w:rPr>
                              <w:t xml:space="preserve"> </w:t>
                            </w:r>
                            <w:r w:rsidRPr="00827653">
                              <w:rPr>
                                <w:rFonts w:ascii="Calibri" w:hAnsi="Calibri" w:cs="Calibri"/>
                                <w:i/>
                                <w:color w:val="000000"/>
                                <w:szCs w:val="20"/>
                              </w:rPr>
                              <w:t>transaction_</w:t>
                            </w:r>
                            <w:r>
                              <w:rPr>
                                <w:rFonts w:ascii="Calibri" w:hAnsi="Calibri" w:cs="Calibri"/>
                                <w:i/>
                                <w:color w:val="000000"/>
                                <w:szCs w:val="20"/>
                              </w:rPr>
                              <w:t>id</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 transaction_</w:t>
                            </w:r>
                            <w:r>
                              <w:rPr>
                                <w:rFonts w:ascii="Calibri" w:hAnsi="Calibri" w:cs="Calibri"/>
                                <w:i/>
                                <w:color w:val="000000"/>
                                <w:szCs w:val="20"/>
                              </w:rPr>
                              <w:t>date</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w:t>
                            </w:r>
                          </w:p>
                          <w:p w14:paraId="03DC8CF5"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 xml:space="preserve">PARTITIONED BY (late </w:t>
                            </w:r>
                            <w:r>
                              <w:rPr>
                                <w:rFonts w:ascii="Calibri" w:hAnsi="Calibri" w:cs="Calibri"/>
                                <w:i/>
                                <w:color w:val="000000"/>
                                <w:szCs w:val="20"/>
                              </w:rPr>
                              <w:t>s</w:t>
                            </w:r>
                            <w:r w:rsidRPr="00827653">
                              <w:rPr>
                                <w:rFonts w:ascii="Calibri" w:hAnsi="Calibri" w:cs="Calibri"/>
                                <w:i/>
                                <w:color w:val="000000"/>
                                <w:szCs w:val="20"/>
                              </w:rPr>
                              <w:t>tring)</w:t>
                            </w:r>
                          </w:p>
                          <w:p w14:paraId="3F185551"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ROW FORMAT DELIMITED FIELDS TERMINATED BY '\t'</w:t>
                            </w:r>
                          </w:p>
                          <w:p w14:paraId="238DD4C0"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STORED AS TEXTFILE;</w:t>
                            </w:r>
                          </w:p>
                          <w:p w14:paraId="132798CD"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CREATE EXTERNAL TABLE IF NOT EXISTS bank_db.customers_ext</w:t>
                            </w:r>
                          </w:p>
                          <w:p w14:paraId="711DBC26"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id</w:t>
                            </w:r>
                            <w:r w:rsidRPr="00827653">
                              <w:rPr>
                                <w:rFonts w:ascii="Calibri" w:hAnsi="Calibri" w:cs="Calibri"/>
                                <w:i/>
                                <w:color w:val="000000"/>
                              </w:rPr>
                              <w:t xml:space="preserve"> int,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firstname s</w:t>
                            </w:r>
                            <w:r w:rsidRPr="00827653">
                              <w:rPr>
                                <w:rFonts w:ascii="Calibri" w:hAnsi="Calibri" w:cs="Calibri"/>
                                <w:i/>
                                <w:color w:val="000000"/>
                              </w:rPr>
                              <w:t xml:space="preserve">tring, </w:t>
                            </w:r>
                            <w:r>
                              <w:rPr>
                                <w:rFonts w:ascii="Calibri" w:hAnsi="Calibri" w:cs="Calibri"/>
                                <w:i/>
                                <w:color w:val="000000"/>
                              </w:rPr>
                              <w:t>c_lastname string, c</w:t>
                            </w:r>
                            <w:r w:rsidRPr="00827653">
                              <w:rPr>
                                <w:rFonts w:ascii="Calibri" w:hAnsi="Calibri" w:cs="Calibri"/>
                                <w:i/>
                                <w:color w:val="000000"/>
                              </w:rPr>
                              <w:t xml:space="preserve">_street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city</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s</w:t>
                            </w:r>
                            <w:r w:rsidRPr="00827653">
                              <w:rPr>
                                <w:rFonts w:ascii="Calibri" w:hAnsi="Calibri" w:cs="Calibri"/>
                                <w:i/>
                                <w:color w:val="000000"/>
                              </w:rPr>
                              <w:t xml:space="preserve">tate </w:t>
                            </w:r>
                            <w:r>
                              <w:rPr>
                                <w:rFonts w:ascii="Calibri" w:hAnsi="Calibri" w:cs="Calibri"/>
                                <w:i/>
                                <w:color w:val="000000"/>
                              </w:rPr>
                              <w:t>s</w:t>
                            </w:r>
                            <w:r w:rsidRPr="00827653">
                              <w:rPr>
                                <w:rFonts w:ascii="Calibri" w:hAnsi="Calibri" w:cs="Calibri"/>
                                <w:i/>
                                <w:color w:val="000000"/>
                              </w:rPr>
                              <w:t>tring,</w:t>
                            </w:r>
                            <w:r>
                              <w:rPr>
                                <w:rFonts w:ascii="Calibri" w:hAnsi="Calibri" w:cs="Calibri"/>
                                <w:i/>
                                <w:color w:val="000000"/>
                              </w:rPr>
                              <w:t xml:space="preserve"> c</w:t>
                            </w:r>
                            <w:r w:rsidRPr="00827653">
                              <w:rPr>
                                <w:rFonts w:ascii="Calibri" w:hAnsi="Calibri" w:cs="Calibri"/>
                                <w:i/>
                                <w:color w:val="000000"/>
                              </w:rPr>
                              <w:t xml:space="preserve">_zip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yob</w:t>
                            </w:r>
                            <w:r w:rsidRPr="00827653">
                              <w:rPr>
                                <w:rFonts w:ascii="Calibri" w:hAnsi="Calibri" w:cs="Calibri"/>
                                <w:i/>
                                <w:color w:val="000000"/>
                              </w:rPr>
                              <w:t xml:space="preserve"> </w:t>
                            </w:r>
                            <w:r>
                              <w:rPr>
                                <w:rFonts w:ascii="Calibri" w:hAnsi="Calibri" w:cs="Calibri"/>
                                <w:i/>
                                <w:color w:val="000000"/>
                              </w:rPr>
                              <w:t>int</w:t>
                            </w:r>
                            <w:r w:rsidRPr="00827653">
                              <w:rPr>
                                <w:rFonts w:ascii="Calibri" w:hAnsi="Calibri" w:cs="Calibri"/>
                                <w:i/>
                                <w:color w:val="000000"/>
                              </w:rPr>
                              <w:t xml:space="preserve">, </w:t>
                            </w:r>
                            <w:r>
                              <w:rPr>
                                <w:rFonts w:ascii="Calibri" w:hAnsi="Calibri" w:cs="Calibri"/>
                                <w:i/>
                                <w:color w:val="000000"/>
                              </w:rPr>
                              <w:t>c</w:t>
                            </w:r>
                            <w:r w:rsidRPr="00827653">
                              <w:rPr>
                                <w:rFonts w:ascii="Calibri" w:hAnsi="Calibri" w:cs="Calibri"/>
                                <w:i/>
                                <w:color w:val="000000"/>
                              </w:rPr>
                              <w:t xml:space="preserve">_gender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credit</w:t>
                            </w:r>
                            <w:r w:rsidRPr="00827653">
                              <w:rPr>
                                <w:rFonts w:ascii="Calibri" w:hAnsi="Calibri" w:cs="Calibri"/>
                                <w:i/>
                                <w:color w:val="000000"/>
                              </w:rPr>
                              <w:t>_</w:t>
                            </w:r>
                            <w:r>
                              <w:rPr>
                                <w:rFonts w:ascii="Calibri" w:hAnsi="Calibri" w:cs="Calibri"/>
                                <w:i/>
                                <w:color w:val="000000"/>
                              </w:rPr>
                              <w:t>card</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internet</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mobile</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tring)</w:t>
                            </w:r>
                          </w:p>
                          <w:p w14:paraId="1CC7E92E"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COMMENT 'This is a table stored externally in HV/bank subdirectory of the HDFS.'</w:t>
                            </w:r>
                          </w:p>
                          <w:p w14:paraId="3C49486D"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ROW FORMAT DELIMITED</w:t>
                            </w:r>
                          </w:p>
                          <w:p w14:paraId="626C58B5"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FIELDS TERMINATED BY '\t'</w:t>
                            </w:r>
                          </w:p>
                          <w:p w14:paraId="71941328"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LINES TERMINATED BY '\n'</w:t>
                            </w:r>
                          </w:p>
                          <w:p w14:paraId="58AFEBF4"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STORED AS TEXTFILE</w:t>
                            </w:r>
                          </w:p>
                          <w:p w14:paraId="6FFBC43B"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LOCATION '/user/hive/warehouse/bank_db/customers_ext';</w:t>
                            </w:r>
                          </w:p>
                          <w:p w14:paraId="28A40E69"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show tables;</w:t>
                            </w:r>
                          </w:p>
                          <w:p w14:paraId="38C9991A"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drop table payments_ptn;</w:t>
                            </w:r>
                          </w:p>
                          <w:p w14:paraId="290354D0"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alter table customers_ext RENAME TO customers;</w:t>
                            </w:r>
                          </w:p>
                          <w:p w14:paraId="7FD96548"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describe payments;</w:t>
                            </w:r>
                          </w:p>
                          <w:p w14:paraId="520F846D"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describe customers;</w:t>
                            </w:r>
                          </w:p>
                          <w:p w14:paraId="38581A72"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LOAD DATA INPATH 'HV/input/LatePayments.txt' OVERWRITE INTO TABLE payments;</w:t>
                            </w:r>
                          </w:p>
                          <w:p w14:paraId="26FB60E1"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 xml:space="preserve">hive&gt; LOAD DATA INPATH 'HV/input/CustomerDetails.txt' OVERWRITE INTO TABLE customers;                    </w:t>
                            </w:r>
                          </w:p>
                          <w:p w14:paraId="14C06CEF"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SELECT * FROM payments;</w:t>
                            </w:r>
                          </w:p>
                          <w:p w14:paraId="351FD475"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SELECT * FROM customers;</w:t>
                            </w:r>
                          </w:p>
                        </w:txbxContent>
                      </wps:txbx>
                      <wps:bodyPr rot="0" vert="horz" wrap="square" lIns="91440" tIns="45720" rIns="91440" bIns="45720" anchor="t" anchorCtr="0" upright="1">
                        <a:noAutofit/>
                      </wps:bodyPr>
                    </wps:wsp>
                  </a:graphicData>
                </a:graphic>
              </wp:inline>
            </w:drawing>
          </mc:Choice>
          <mc:Fallback>
            <w:pict>
              <v:shape w14:anchorId="36CF5333" id="Text Box 14" o:spid="_x0000_s1037" type="#_x0000_t202" style="width:451.35pt;height:59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" fillcolor="#c6d9f1">
                <v:path arrowok="t"/>
                <v:textbox>
                  <w:txbxContent>
                    <w:p w14:paraId="2240F0CF"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-mkdir HV</w:t>
                      </w:r>
                    </w:p>
                    <w:p w14:paraId="3062F6B0"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-mkdir HV/input</w:t>
                      </w:r>
                    </w:p>
                    <w:p w14:paraId="5F9E8E55"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-copyFromLocal CustomerDetails.txt HV/input</w:t>
                      </w:r>
                    </w:p>
                    <w:p w14:paraId="60C74F42"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hadoop fs -copyFromLocal LatePayments.txt HV/input</w:t>
                      </w:r>
                    </w:p>
                    <w:p w14:paraId="593884E5"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 hive</w:t>
                      </w:r>
                    </w:p>
                    <w:p w14:paraId="684F30F0"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CREATE DATABASE bank_db</w:t>
                      </w:r>
                    </w:p>
                    <w:p w14:paraId="411548AB"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COMMENT 'This database is created for analyzing customer late payments';</w:t>
                      </w:r>
                    </w:p>
                    <w:p w14:paraId="6891AE05"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show databases;</w:t>
                      </w:r>
                    </w:p>
                    <w:p w14:paraId="37CDF738"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use bank_db;</w:t>
                      </w:r>
                    </w:p>
                    <w:p w14:paraId="7391ED6B"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CREATE TABLE IF NOT EXISTS bank_db.payments</w:t>
                      </w:r>
                    </w:p>
                    <w:p w14:paraId="404E060D"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w:t>
                      </w:r>
                      <w:r>
                        <w:rPr>
                          <w:rFonts w:ascii="Calibri" w:hAnsi="Calibri" w:cs="Calibri"/>
                          <w:i/>
                          <w:color w:val="000000"/>
                          <w:szCs w:val="20"/>
                        </w:rPr>
                        <w:t>c</w:t>
                      </w:r>
                      <w:r w:rsidRPr="00827653">
                        <w:rPr>
                          <w:rFonts w:ascii="Calibri" w:hAnsi="Calibri" w:cs="Calibri"/>
                          <w:i/>
                          <w:color w:val="000000"/>
                          <w:szCs w:val="20"/>
                        </w:rPr>
                        <w:t>_</w:t>
                      </w:r>
                      <w:r>
                        <w:rPr>
                          <w:rFonts w:ascii="Calibri" w:hAnsi="Calibri" w:cs="Calibri"/>
                          <w:i/>
                          <w:color w:val="000000"/>
                          <w:szCs w:val="20"/>
                        </w:rPr>
                        <w:t>id</w:t>
                      </w:r>
                      <w:r w:rsidRPr="00827653">
                        <w:rPr>
                          <w:rFonts w:ascii="Calibri" w:hAnsi="Calibri" w:cs="Calibri"/>
                          <w:i/>
                          <w:color w:val="000000"/>
                          <w:szCs w:val="20"/>
                        </w:rPr>
                        <w:t xml:space="preserve"> int,</w:t>
                      </w:r>
                      <w:r>
                        <w:rPr>
                          <w:rFonts w:ascii="Calibri" w:hAnsi="Calibri" w:cs="Calibri"/>
                          <w:i/>
                          <w:color w:val="000000"/>
                          <w:szCs w:val="20"/>
                        </w:rPr>
                        <w:t xml:space="preserve"> </w:t>
                      </w:r>
                      <w:r w:rsidRPr="00827653">
                        <w:rPr>
                          <w:rFonts w:ascii="Calibri" w:hAnsi="Calibri" w:cs="Calibri"/>
                          <w:i/>
                          <w:color w:val="000000"/>
                          <w:szCs w:val="20"/>
                        </w:rPr>
                        <w:t>transaction_</w:t>
                      </w:r>
                      <w:r>
                        <w:rPr>
                          <w:rFonts w:ascii="Calibri" w:hAnsi="Calibri" w:cs="Calibri"/>
                          <w:i/>
                          <w:color w:val="000000"/>
                          <w:szCs w:val="20"/>
                        </w:rPr>
                        <w:t>id</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 transaction_</w:t>
                      </w:r>
                      <w:r>
                        <w:rPr>
                          <w:rFonts w:ascii="Calibri" w:hAnsi="Calibri" w:cs="Calibri"/>
                          <w:i/>
                          <w:color w:val="000000"/>
                          <w:szCs w:val="20"/>
                        </w:rPr>
                        <w:t>date</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w:t>
                      </w:r>
                      <w:r>
                        <w:rPr>
                          <w:rFonts w:ascii="Calibri" w:hAnsi="Calibri" w:cs="Calibri"/>
                          <w:i/>
                          <w:color w:val="000000"/>
                          <w:szCs w:val="20"/>
                        </w:rPr>
                        <w:t xml:space="preserve"> </w:t>
                      </w:r>
                      <w:r w:rsidRPr="00827653">
                        <w:rPr>
                          <w:rFonts w:ascii="Calibri" w:hAnsi="Calibri" w:cs="Calibri"/>
                          <w:i/>
                          <w:color w:val="000000"/>
                          <w:szCs w:val="20"/>
                        </w:rPr>
                        <w:t xml:space="preserve">late </w:t>
                      </w:r>
                      <w:r>
                        <w:rPr>
                          <w:rFonts w:ascii="Calibri" w:hAnsi="Calibri" w:cs="Calibri"/>
                          <w:i/>
                          <w:color w:val="000000"/>
                          <w:szCs w:val="20"/>
                        </w:rPr>
                        <w:t>s</w:t>
                      </w:r>
                      <w:r w:rsidRPr="00827653">
                        <w:rPr>
                          <w:rFonts w:ascii="Calibri" w:hAnsi="Calibri" w:cs="Calibri"/>
                          <w:i/>
                          <w:color w:val="000000"/>
                          <w:szCs w:val="20"/>
                        </w:rPr>
                        <w:t>tring)</w:t>
                      </w:r>
                    </w:p>
                    <w:p w14:paraId="0C4AF505"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ROW FORMAT DELIMITED FIELDS TERMINATED BY '\t'</w:t>
                      </w:r>
                    </w:p>
                    <w:p w14:paraId="32A6818E"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STORED AS TEXTFILE;</w:t>
                      </w:r>
                    </w:p>
                    <w:p w14:paraId="38C4FC07"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CREATE TABLE IF NOT EXISTS bank_db.payments_ptn</w:t>
                      </w:r>
                    </w:p>
                    <w:p w14:paraId="78057168"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w:t>
                      </w:r>
                      <w:r>
                        <w:rPr>
                          <w:rFonts w:ascii="Calibri" w:hAnsi="Calibri" w:cs="Calibri"/>
                          <w:i/>
                          <w:color w:val="000000"/>
                          <w:szCs w:val="20"/>
                        </w:rPr>
                        <w:t>c</w:t>
                      </w:r>
                      <w:r w:rsidRPr="00827653">
                        <w:rPr>
                          <w:rFonts w:ascii="Calibri" w:hAnsi="Calibri" w:cs="Calibri"/>
                          <w:i/>
                          <w:color w:val="000000"/>
                          <w:szCs w:val="20"/>
                        </w:rPr>
                        <w:t>_</w:t>
                      </w:r>
                      <w:r>
                        <w:rPr>
                          <w:rFonts w:ascii="Calibri" w:hAnsi="Calibri" w:cs="Calibri"/>
                          <w:i/>
                          <w:color w:val="000000"/>
                          <w:szCs w:val="20"/>
                        </w:rPr>
                        <w:t>id</w:t>
                      </w:r>
                      <w:r w:rsidRPr="00827653">
                        <w:rPr>
                          <w:rFonts w:ascii="Calibri" w:hAnsi="Calibri" w:cs="Calibri"/>
                          <w:i/>
                          <w:color w:val="000000"/>
                          <w:szCs w:val="20"/>
                        </w:rPr>
                        <w:t xml:space="preserve"> int,</w:t>
                      </w:r>
                      <w:r>
                        <w:rPr>
                          <w:rFonts w:ascii="Calibri" w:hAnsi="Calibri" w:cs="Calibri"/>
                          <w:i/>
                          <w:color w:val="000000"/>
                          <w:szCs w:val="20"/>
                        </w:rPr>
                        <w:t xml:space="preserve"> </w:t>
                      </w:r>
                      <w:r w:rsidRPr="00827653">
                        <w:rPr>
                          <w:rFonts w:ascii="Calibri" w:hAnsi="Calibri" w:cs="Calibri"/>
                          <w:i/>
                          <w:color w:val="000000"/>
                          <w:szCs w:val="20"/>
                        </w:rPr>
                        <w:t>transaction_</w:t>
                      </w:r>
                      <w:r>
                        <w:rPr>
                          <w:rFonts w:ascii="Calibri" w:hAnsi="Calibri" w:cs="Calibri"/>
                          <w:i/>
                          <w:color w:val="000000"/>
                          <w:szCs w:val="20"/>
                        </w:rPr>
                        <w:t>id</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 transaction_</w:t>
                      </w:r>
                      <w:r>
                        <w:rPr>
                          <w:rFonts w:ascii="Calibri" w:hAnsi="Calibri" w:cs="Calibri"/>
                          <w:i/>
                          <w:color w:val="000000"/>
                          <w:szCs w:val="20"/>
                        </w:rPr>
                        <w:t>date</w:t>
                      </w:r>
                      <w:r w:rsidRPr="00827653">
                        <w:rPr>
                          <w:rFonts w:ascii="Calibri" w:hAnsi="Calibri" w:cs="Calibri"/>
                          <w:i/>
                          <w:color w:val="000000"/>
                          <w:szCs w:val="20"/>
                        </w:rPr>
                        <w:t xml:space="preserve"> </w:t>
                      </w:r>
                      <w:r>
                        <w:rPr>
                          <w:rFonts w:ascii="Calibri" w:hAnsi="Calibri" w:cs="Calibri"/>
                          <w:i/>
                          <w:color w:val="000000"/>
                          <w:szCs w:val="20"/>
                        </w:rPr>
                        <w:t>s</w:t>
                      </w:r>
                      <w:r w:rsidRPr="00827653">
                        <w:rPr>
                          <w:rFonts w:ascii="Calibri" w:hAnsi="Calibri" w:cs="Calibri"/>
                          <w:i/>
                          <w:color w:val="000000"/>
                          <w:szCs w:val="20"/>
                        </w:rPr>
                        <w:t>tring)</w:t>
                      </w:r>
                    </w:p>
                    <w:p w14:paraId="03DC8CF5"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 xml:space="preserve">PARTITIONED BY (late </w:t>
                      </w:r>
                      <w:r>
                        <w:rPr>
                          <w:rFonts w:ascii="Calibri" w:hAnsi="Calibri" w:cs="Calibri"/>
                          <w:i/>
                          <w:color w:val="000000"/>
                          <w:szCs w:val="20"/>
                        </w:rPr>
                        <w:t>s</w:t>
                      </w:r>
                      <w:r w:rsidRPr="00827653">
                        <w:rPr>
                          <w:rFonts w:ascii="Calibri" w:hAnsi="Calibri" w:cs="Calibri"/>
                          <w:i/>
                          <w:color w:val="000000"/>
                          <w:szCs w:val="20"/>
                        </w:rPr>
                        <w:t>tring)</w:t>
                      </w:r>
                    </w:p>
                    <w:p w14:paraId="3F185551"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ROW FORMAT DELIMITED FIELDS TERMINATED BY '\t'</w:t>
                      </w:r>
                    </w:p>
                    <w:p w14:paraId="238DD4C0" w14:textId="77777777" w:rsidR="007A46AA" w:rsidRPr="00827653" w:rsidRDefault="007A46AA" w:rsidP="007A46AA">
                      <w:pPr>
                        <w:pStyle w:val="ListParagraph"/>
                        <w:spacing w:line="240" w:lineRule="auto"/>
                        <w:ind w:left="360"/>
                        <w:rPr>
                          <w:rFonts w:ascii="Calibri" w:hAnsi="Calibri" w:cs="Calibri"/>
                          <w:i/>
                          <w:color w:val="000000"/>
                          <w:szCs w:val="20"/>
                        </w:rPr>
                      </w:pPr>
                      <w:r w:rsidRPr="00827653">
                        <w:rPr>
                          <w:rFonts w:ascii="Calibri" w:hAnsi="Calibri" w:cs="Calibri"/>
                          <w:i/>
                          <w:color w:val="000000"/>
                          <w:szCs w:val="20"/>
                        </w:rPr>
                        <w:t>STORED AS TEXTFILE;</w:t>
                      </w:r>
                    </w:p>
                    <w:p w14:paraId="132798CD"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CREATE EXTERNAL TABLE IF NOT EXISTS bank_db.customers_ext</w:t>
                      </w:r>
                    </w:p>
                    <w:p w14:paraId="711DBC26"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id</w:t>
                      </w:r>
                      <w:r w:rsidRPr="00827653">
                        <w:rPr>
                          <w:rFonts w:ascii="Calibri" w:hAnsi="Calibri" w:cs="Calibri"/>
                          <w:i/>
                          <w:color w:val="000000"/>
                        </w:rPr>
                        <w:t xml:space="preserve"> int,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firstname s</w:t>
                      </w:r>
                      <w:r w:rsidRPr="00827653">
                        <w:rPr>
                          <w:rFonts w:ascii="Calibri" w:hAnsi="Calibri" w:cs="Calibri"/>
                          <w:i/>
                          <w:color w:val="000000"/>
                        </w:rPr>
                        <w:t xml:space="preserve">tring, </w:t>
                      </w:r>
                      <w:r>
                        <w:rPr>
                          <w:rFonts w:ascii="Calibri" w:hAnsi="Calibri" w:cs="Calibri"/>
                          <w:i/>
                          <w:color w:val="000000"/>
                        </w:rPr>
                        <w:t>c_lastname string, c</w:t>
                      </w:r>
                      <w:r w:rsidRPr="00827653">
                        <w:rPr>
                          <w:rFonts w:ascii="Calibri" w:hAnsi="Calibri" w:cs="Calibri"/>
                          <w:i/>
                          <w:color w:val="000000"/>
                        </w:rPr>
                        <w:t xml:space="preserve">_street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city</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s</w:t>
                      </w:r>
                      <w:r w:rsidRPr="00827653">
                        <w:rPr>
                          <w:rFonts w:ascii="Calibri" w:hAnsi="Calibri" w:cs="Calibri"/>
                          <w:i/>
                          <w:color w:val="000000"/>
                        </w:rPr>
                        <w:t xml:space="preserve">tate </w:t>
                      </w:r>
                      <w:r>
                        <w:rPr>
                          <w:rFonts w:ascii="Calibri" w:hAnsi="Calibri" w:cs="Calibri"/>
                          <w:i/>
                          <w:color w:val="000000"/>
                        </w:rPr>
                        <w:t>s</w:t>
                      </w:r>
                      <w:r w:rsidRPr="00827653">
                        <w:rPr>
                          <w:rFonts w:ascii="Calibri" w:hAnsi="Calibri" w:cs="Calibri"/>
                          <w:i/>
                          <w:color w:val="000000"/>
                        </w:rPr>
                        <w:t>tring,</w:t>
                      </w:r>
                      <w:r>
                        <w:rPr>
                          <w:rFonts w:ascii="Calibri" w:hAnsi="Calibri" w:cs="Calibri"/>
                          <w:i/>
                          <w:color w:val="000000"/>
                        </w:rPr>
                        <w:t xml:space="preserve"> c</w:t>
                      </w:r>
                      <w:r w:rsidRPr="00827653">
                        <w:rPr>
                          <w:rFonts w:ascii="Calibri" w:hAnsi="Calibri" w:cs="Calibri"/>
                          <w:i/>
                          <w:color w:val="000000"/>
                        </w:rPr>
                        <w:t xml:space="preserve">_zip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w:t>
                      </w:r>
                      <w:r w:rsidRPr="00827653">
                        <w:rPr>
                          <w:rFonts w:ascii="Calibri" w:hAnsi="Calibri" w:cs="Calibri"/>
                          <w:i/>
                          <w:color w:val="000000"/>
                        </w:rPr>
                        <w:t>_</w:t>
                      </w:r>
                      <w:r>
                        <w:rPr>
                          <w:rFonts w:ascii="Calibri" w:hAnsi="Calibri" w:cs="Calibri"/>
                          <w:i/>
                          <w:color w:val="000000"/>
                        </w:rPr>
                        <w:t>yob</w:t>
                      </w:r>
                      <w:r w:rsidRPr="00827653">
                        <w:rPr>
                          <w:rFonts w:ascii="Calibri" w:hAnsi="Calibri" w:cs="Calibri"/>
                          <w:i/>
                          <w:color w:val="000000"/>
                        </w:rPr>
                        <w:t xml:space="preserve"> </w:t>
                      </w:r>
                      <w:r>
                        <w:rPr>
                          <w:rFonts w:ascii="Calibri" w:hAnsi="Calibri" w:cs="Calibri"/>
                          <w:i/>
                          <w:color w:val="000000"/>
                        </w:rPr>
                        <w:t>int</w:t>
                      </w:r>
                      <w:r w:rsidRPr="00827653">
                        <w:rPr>
                          <w:rFonts w:ascii="Calibri" w:hAnsi="Calibri" w:cs="Calibri"/>
                          <w:i/>
                          <w:color w:val="000000"/>
                        </w:rPr>
                        <w:t xml:space="preserve">, </w:t>
                      </w:r>
                      <w:r>
                        <w:rPr>
                          <w:rFonts w:ascii="Calibri" w:hAnsi="Calibri" w:cs="Calibri"/>
                          <w:i/>
                          <w:color w:val="000000"/>
                        </w:rPr>
                        <w:t>c</w:t>
                      </w:r>
                      <w:r w:rsidRPr="00827653">
                        <w:rPr>
                          <w:rFonts w:ascii="Calibri" w:hAnsi="Calibri" w:cs="Calibri"/>
                          <w:i/>
                          <w:color w:val="000000"/>
                        </w:rPr>
                        <w:t xml:space="preserve">_gender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credit</w:t>
                      </w:r>
                      <w:r w:rsidRPr="00827653">
                        <w:rPr>
                          <w:rFonts w:ascii="Calibri" w:hAnsi="Calibri" w:cs="Calibri"/>
                          <w:i/>
                          <w:color w:val="000000"/>
                        </w:rPr>
                        <w:t>_</w:t>
                      </w:r>
                      <w:r>
                        <w:rPr>
                          <w:rFonts w:ascii="Calibri" w:hAnsi="Calibri" w:cs="Calibri"/>
                          <w:i/>
                          <w:color w:val="000000"/>
                        </w:rPr>
                        <w:t>card</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internet</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 xml:space="preserve">tring, </w:t>
                      </w:r>
                      <w:r>
                        <w:rPr>
                          <w:rFonts w:ascii="Calibri" w:hAnsi="Calibri" w:cs="Calibri"/>
                          <w:i/>
                          <w:color w:val="000000"/>
                        </w:rPr>
                        <w:t>mobile</w:t>
                      </w:r>
                      <w:r w:rsidRPr="00827653">
                        <w:rPr>
                          <w:rFonts w:ascii="Calibri" w:hAnsi="Calibri" w:cs="Calibri"/>
                          <w:i/>
                          <w:color w:val="000000"/>
                        </w:rPr>
                        <w:t xml:space="preserve"> </w:t>
                      </w:r>
                      <w:r>
                        <w:rPr>
                          <w:rFonts w:ascii="Calibri" w:hAnsi="Calibri" w:cs="Calibri"/>
                          <w:i/>
                          <w:color w:val="000000"/>
                        </w:rPr>
                        <w:t>s</w:t>
                      </w:r>
                      <w:r w:rsidRPr="00827653">
                        <w:rPr>
                          <w:rFonts w:ascii="Calibri" w:hAnsi="Calibri" w:cs="Calibri"/>
                          <w:i/>
                          <w:color w:val="000000"/>
                        </w:rPr>
                        <w:t>tring)</w:t>
                      </w:r>
                    </w:p>
                    <w:p w14:paraId="1CC7E92E"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COMMENT 'This is a table stored externally in HV/bank subdirectory of the HDFS.'</w:t>
                      </w:r>
                    </w:p>
                    <w:p w14:paraId="3C49486D"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ROW FORMAT DELIMITED</w:t>
                      </w:r>
                    </w:p>
                    <w:p w14:paraId="626C58B5"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FIELDS TERMINATED BY '\t'</w:t>
                      </w:r>
                    </w:p>
                    <w:p w14:paraId="71941328"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LINES TERMINATED BY '\n'</w:t>
                      </w:r>
                    </w:p>
                    <w:p w14:paraId="58AFEBF4"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STORED AS TEXTFILE</w:t>
                      </w:r>
                    </w:p>
                    <w:p w14:paraId="6FFBC43B" w14:textId="77777777" w:rsidR="007A46AA" w:rsidRPr="00827653" w:rsidRDefault="007A46AA" w:rsidP="007A46AA">
                      <w:pPr>
                        <w:pStyle w:val="ListParagraph"/>
                        <w:spacing w:line="240" w:lineRule="auto"/>
                        <w:ind w:left="360"/>
                        <w:rPr>
                          <w:rFonts w:ascii="Calibri" w:hAnsi="Calibri" w:cs="Calibri"/>
                          <w:i/>
                          <w:color w:val="000000"/>
                        </w:rPr>
                      </w:pPr>
                      <w:r w:rsidRPr="00827653">
                        <w:rPr>
                          <w:rFonts w:ascii="Calibri" w:hAnsi="Calibri" w:cs="Calibri"/>
                          <w:i/>
                          <w:color w:val="000000"/>
                        </w:rPr>
                        <w:t>LOCATION '/user/hive/warehouse/bank_db/customers_ext';</w:t>
                      </w:r>
                    </w:p>
                    <w:p w14:paraId="28A40E69"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show tables;</w:t>
                      </w:r>
                    </w:p>
                    <w:p w14:paraId="38C9991A"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drop table payments_ptn;</w:t>
                      </w:r>
                    </w:p>
                    <w:p w14:paraId="290354D0"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alter table customers_ext RENAME TO customers;</w:t>
                      </w:r>
                    </w:p>
                    <w:p w14:paraId="7FD96548"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describe payments;</w:t>
                      </w:r>
                    </w:p>
                    <w:p w14:paraId="520F846D" w14:textId="77777777" w:rsidR="007A46AA" w:rsidRPr="00827653" w:rsidRDefault="007A46AA" w:rsidP="007A46AA">
                      <w:pPr>
                        <w:pStyle w:val="ListParagraph"/>
                        <w:numPr>
                          <w:ilvl w:val="0"/>
                          <w:numId w:val="4"/>
                        </w:numPr>
                        <w:spacing w:after="0" w:line="240" w:lineRule="auto"/>
                        <w:rPr>
                          <w:rFonts w:ascii="Calibri" w:hAnsi="Calibri" w:cs="Calibri"/>
                          <w:i/>
                          <w:color w:val="000000"/>
                          <w:szCs w:val="20"/>
                        </w:rPr>
                      </w:pPr>
                      <w:r w:rsidRPr="00827653">
                        <w:rPr>
                          <w:rFonts w:ascii="Calibri" w:hAnsi="Calibri" w:cs="Calibri"/>
                          <w:i/>
                          <w:color w:val="000000"/>
                          <w:szCs w:val="20"/>
                        </w:rPr>
                        <w:t>hive&gt; describe customers;</w:t>
                      </w:r>
                    </w:p>
                    <w:p w14:paraId="38581A72"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LOAD DATA INPATH 'HV/input/LatePayments.txt' OVERWRITE INTO TABLE payments;</w:t>
                      </w:r>
                    </w:p>
                    <w:p w14:paraId="26FB60E1"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 xml:space="preserve">hive&gt; LOAD DATA INPATH 'HV/input/CustomerDetails.txt' OVERWRITE INTO TABLE customers;                    </w:t>
                      </w:r>
                    </w:p>
                    <w:p w14:paraId="14C06CEF"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SELECT * FROM payments;</w:t>
                      </w:r>
                    </w:p>
                    <w:p w14:paraId="351FD475" w14:textId="77777777" w:rsidR="007A46AA" w:rsidRPr="00827653" w:rsidRDefault="007A46AA" w:rsidP="007A46AA">
                      <w:pPr>
                        <w:pStyle w:val="ListParagraph"/>
                        <w:numPr>
                          <w:ilvl w:val="0"/>
                          <w:numId w:val="4"/>
                        </w:numPr>
                        <w:spacing w:after="0" w:line="240" w:lineRule="auto"/>
                        <w:rPr>
                          <w:rFonts w:ascii="Calibri" w:hAnsi="Calibri" w:cs="Calibri"/>
                          <w:i/>
                          <w:color w:val="000000"/>
                        </w:rPr>
                      </w:pPr>
                      <w:r w:rsidRPr="00827653">
                        <w:rPr>
                          <w:rFonts w:ascii="Calibri" w:hAnsi="Calibri" w:cs="Calibri"/>
                          <w:i/>
                          <w:color w:val="000000"/>
                        </w:rPr>
                        <w:t>hive&gt; SELECT * FROM customers;</w:t>
                      </w:r>
                    </w:p>
                  </w:txbxContent>
                </v:textbox>
                <w10:anchorlock/>
              </v:shape>
            </w:pict>
          </mc:Fallback>
        </mc:AlternateContent>
      </w:r>
    </w:p>
    <w:p w14:paraId="47BC46FA" w14:textId="2C207BFD" w:rsidR="007A46AA" w:rsidRPr="00B24AC0" w:rsidRDefault="007A46AA" w:rsidP="007A46AA">
      <w:pPr>
        <w:pStyle w:val="Caption"/>
        <w:rPr>
          <w:i/>
        </w:rPr>
      </w:pPr>
      <w:r w:rsidRPr="00B24AC0">
        <w:t xml:space="preserve">Box </w:t>
      </w:r>
      <w:r>
        <w:t>1</w:t>
      </w:r>
      <w:r w:rsidRPr="00B24AC0">
        <w:t>: List of Commands in Tutorial A</w:t>
      </w:r>
    </w:p>
    <w:p w14:paraId="0B6A60B0" w14:textId="1CFBC076" w:rsidR="007A46AA" w:rsidRPr="007A46AA" w:rsidRDefault="007A46AA" w:rsidP="007A46AA">
      <w:pPr>
        <w:tabs>
          <w:tab w:val="left" w:pos="1823"/>
        </w:tabs>
      </w:pPr>
    </w:p>
    <w:sectPr w:rsidR="007A46AA" w:rsidRPr="007A46AA">
      <w:headerReference w:type="default" r:id="rId12"/>
      <w:footerReference w:type="default" r:id="rId13"/>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arl Quesnel" w:date="2020-09-10T16:42:00Z" w:initials="CQ">
    <w:p w14:paraId="09969BE0" w14:textId="77777777" w:rsidR="007A46AA" w:rsidRDefault="007A46AA">
      <w:pPr>
        <w:pStyle w:val="CommentText"/>
      </w:pPr>
      <w:r>
        <w:rPr>
          <w:rStyle w:val="CommentReference"/>
        </w:rPr>
        <w:annotationRef/>
      </w:r>
      <w:r>
        <w:t>Can any of the all caps terms in the htree boxes below be made lowercase? If so, please make them so here and, if the same code occurs there, Box 6-1.</w:t>
      </w:r>
    </w:p>
  </w:comment>
  <w:comment w:id="1" w:author="Carl Quesnel" w:date="2020-09-10T16:42:00Z" w:initials="CQ">
    <w:p w14:paraId="71E68550" w14:textId="77777777" w:rsidR="007A46AA" w:rsidRDefault="007A46AA">
      <w:pPr>
        <w:pStyle w:val="CommentText"/>
      </w:pPr>
      <w:r>
        <w:rPr>
          <w:rStyle w:val="CommentReference"/>
        </w:rPr>
        <w:annotationRef/>
      </w:r>
      <w:r>
        <w:t>Can RENAME TO below be made lowercase? If so, please make it so here and, if the same code occurs there, Box 6-1.</w:t>
      </w:r>
    </w:p>
  </w:comment>
  <w:comment w:id="2" w:author="Carl Quesnel" w:date="2020-09-10T16:44:00Z" w:initials="CQ">
    <w:p w14:paraId="7F50563F" w14:textId="77777777" w:rsidR="007A46AA" w:rsidRDefault="007A46AA">
      <w:pPr>
        <w:pStyle w:val="CommentText"/>
      </w:pPr>
      <w:r>
        <w:rPr>
          <w:rStyle w:val="CommentReference"/>
        </w:rPr>
        <w:annotationRef/>
      </w:r>
      <w:r>
        <w:t>Can any of the all caps terms in the box below be made lowercase? If so, please make them so.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9969BE0" w15:done="0"/>
  <w15:commentEx w15:paraId="71E68550" w15:done="0"/>
  <w15:commentEx w15:paraId="7F50563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9969BE0" w16cid:durableId="2304D5E2"/>
  <w16cid:commentId w16cid:paraId="71E68550" w16cid:durableId="2304D608"/>
  <w16cid:commentId w16cid:paraId="7F50563F" w16cid:durableId="2304D65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C30D7" w14:textId="77777777" w:rsidR="0073543C" w:rsidRDefault="0073543C" w:rsidP="00A601B3">
      <w:pPr>
        <w:spacing w:after="0" w:line="240" w:lineRule="auto"/>
      </w:pPr>
      <w:r>
        <w:separator/>
      </w:r>
    </w:p>
  </w:endnote>
  <w:endnote w:type="continuationSeparator" w:id="0">
    <w:p w14:paraId="3F38D4A4" w14:textId="77777777" w:rsidR="0073543C" w:rsidRDefault="0073543C" w:rsidP="00A601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5FBBF" w14:textId="77777777" w:rsidR="00A601B3" w:rsidRDefault="00A601B3">
    <w:pPr>
      <w:pStyle w:val="Footer"/>
    </w:pPr>
    <w:r>
      <w:t>© Arben Asllani and Chris Kreider 202</w:t>
    </w:r>
    <w:r w:rsidR="00E51B7E">
      <w:t>6</w:t>
    </w:r>
    <w:r>
      <w:tab/>
    </w:r>
    <w:r>
      <w:tab/>
    </w:r>
    <w:r>
      <w:rPr>
        <w:noProof/>
      </w:rPr>
      <w:drawing>
        <wp:inline distT="0" distB="0" distL="0" distR="0" wp14:anchorId="5AFBEE15" wp14:editId="0DE96F41">
          <wp:extent cx="749300" cy="345380"/>
          <wp:effectExtent l="0" t="0" r="0" b="0"/>
          <wp:docPr id="989057242" name="Picture 1" descr="Prospect Press | Textbooks for Information Systems Curricul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spect Press | Textbooks for Information Systems Curriculu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47" cy="349458"/>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BFA2F" w14:textId="77777777" w:rsidR="0073543C" w:rsidRDefault="0073543C" w:rsidP="00A601B3">
      <w:pPr>
        <w:spacing w:after="0" w:line="240" w:lineRule="auto"/>
      </w:pPr>
      <w:r>
        <w:separator/>
      </w:r>
    </w:p>
  </w:footnote>
  <w:footnote w:type="continuationSeparator" w:id="0">
    <w:p w14:paraId="57D68A90" w14:textId="77777777" w:rsidR="0073543C" w:rsidRDefault="0073543C" w:rsidP="00A601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6F401" w14:textId="05B52CCE" w:rsidR="00A601B3" w:rsidRDefault="0039408C">
    <w:pPr>
      <w:pStyle w:val="Header"/>
    </w:pPr>
    <w:r>
      <w:t xml:space="preserve">Chapter </w:t>
    </w:r>
    <w:r w:rsidR="007A46AA">
      <w:t>7</w:t>
    </w:r>
    <w:r w:rsidR="00A601B3">
      <w:tab/>
    </w:r>
    <w:r w:rsidR="00E51B7E">
      <w:t>Tutorial</w:t>
    </w:r>
    <w:r w:rsidR="007A46AA">
      <w:t xml:space="preserve"> A</w:t>
    </w:r>
    <w:r w:rsidR="00E51B7E">
      <w:t xml:space="preserve">: </w:t>
    </w:r>
    <w:r w:rsidR="007A46AA">
      <w:t>Hive in Action</w:t>
    </w:r>
    <w:r w:rsidR="00A601B3">
      <w:tab/>
      <w:t>Big Data Technologies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7E37F3"/>
    <w:multiLevelType w:val="hybridMultilevel"/>
    <w:tmpl w:val="F214B134"/>
    <w:lvl w:ilvl="0" w:tplc="844866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2C93189"/>
    <w:multiLevelType w:val="hybridMultilevel"/>
    <w:tmpl w:val="1146F4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7E36530"/>
    <w:multiLevelType w:val="hybridMultilevel"/>
    <w:tmpl w:val="61E64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79335D2F"/>
    <w:multiLevelType w:val="hybridMultilevel"/>
    <w:tmpl w:val="1E005B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49107118">
    <w:abstractNumId w:val="3"/>
  </w:num>
  <w:num w:numId="2" w16cid:durableId="2107580639">
    <w:abstractNumId w:val="1"/>
  </w:num>
  <w:num w:numId="3" w16cid:durableId="140585092">
    <w:abstractNumId w:val="0"/>
  </w:num>
  <w:num w:numId="4" w16cid:durableId="1264344170">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l Quesnel">
    <w15:presenceInfo w15:providerId="None" w15:userId="Carl Quesn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46AA"/>
    <w:rsid w:val="00132C66"/>
    <w:rsid w:val="001F1420"/>
    <w:rsid w:val="0039408C"/>
    <w:rsid w:val="003B2A01"/>
    <w:rsid w:val="00412966"/>
    <w:rsid w:val="0043231B"/>
    <w:rsid w:val="006B02D0"/>
    <w:rsid w:val="006E5802"/>
    <w:rsid w:val="0073543C"/>
    <w:rsid w:val="00782B02"/>
    <w:rsid w:val="007A46AA"/>
    <w:rsid w:val="00820076"/>
    <w:rsid w:val="008374EE"/>
    <w:rsid w:val="00A601B3"/>
    <w:rsid w:val="00A83FE7"/>
    <w:rsid w:val="00AA7BE9"/>
    <w:rsid w:val="00AD0AF5"/>
    <w:rsid w:val="00B12613"/>
    <w:rsid w:val="00B87104"/>
    <w:rsid w:val="00C60F0A"/>
    <w:rsid w:val="00DA1D5E"/>
    <w:rsid w:val="00E51B7E"/>
    <w:rsid w:val="00F137F2"/>
    <w:rsid w:val="00F679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613D16"/>
  <w15:chartTrackingRefBased/>
  <w15:docId w15:val="{FEA96CBB-712D-DE4D-B4DF-5FF63B4E4F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601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601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A601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A601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A601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A601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601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601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601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601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601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A601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601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601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601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601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601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601B3"/>
    <w:rPr>
      <w:rFonts w:eastAsiaTheme="majorEastAsia" w:cstheme="majorBidi"/>
      <w:color w:val="272727" w:themeColor="text1" w:themeTint="D8"/>
    </w:rPr>
  </w:style>
  <w:style w:type="paragraph" w:styleId="Title">
    <w:name w:val="Title"/>
    <w:basedOn w:val="Normal"/>
    <w:next w:val="Normal"/>
    <w:link w:val="TitleChar"/>
    <w:uiPriority w:val="10"/>
    <w:qFormat/>
    <w:rsid w:val="00A601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601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601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601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601B3"/>
    <w:pPr>
      <w:spacing w:before="160"/>
      <w:jc w:val="center"/>
    </w:pPr>
    <w:rPr>
      <w:i/>
      <w:iCs/>
      <w:color w:val="404040" w:themeColor="text1" w:themeTint="BF"/>
    </w:rPr>
  </w:style>
  <w:style w:type="character" w:customStyle="1" w:styleId="QuoteChar">
    <w:name w:val="Quote Char"/>
    <w:basedOn w:val="DefaultParagraphFont"/>
    <w:link w:val="Quote"/>
    <w:uiPriority w:val="29"/>
    <w:rsid w:val="00A601B3"/>
    <w:rPr>
      <w:i/>
      <w:iCs/>
      <w:color w:val="404040" w:themeColor="text1" w:themeTint="BF"/>
    </w:rPr>
  </w:style>
  <w:style w:type="paragraph" w:styleId="ListParagraph">
    <w:name w:val="List Paragraph"/>
    <w:basedOn w:val="Normal"/>
    <w:uiPriority w:val="34"/>
    <w:qFormat/>
    <w:rsid w:val="00A601B3"/>
    <w:pPr>
      <w:ind w:left="720"/>
      <w:contextualSpacing/>
    </w:pPr>
  </w:style>
  <w:style w:type="character" w:styleId="IntenseEmphasis">
    <w:name w:val="Intense Emphasis"/>
    <w:basedOn w:val="DefaultParagraphFont"/>
    <w:uiPriority w:val="21"/>
    <w:qFormat/>
    <w:rsid w:val="00A601B3"/>
    <w:rPr>
      <w:i/>
      <w:iCs/>
      <w:color w:val="0F4761" w:themeColor="accent1" w:themeShade="BF"/>
    </w:rPr>
  </w:style>
  <w:style w:type="paragraph" w:styleId="IntenseQuote">
    <w:name w:val="Intense Quote"/>
    <w:basedOn w:val="Normal"/>
    <w:next w:val="Normal"/>
    <w:link w:val="IntenseQuoteChar"/>
    <w:uiPriority w:val="30"/>
    <w:qFormat/>
    <w:rsid w:val="00A601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601B3"/>
    <w:rPr>
      <w:i/>
      <w:iCs/>
      <w:color w:val="0F4761" w:themeColor="accent1" w:themeShade="BF"/>
    </w:rPr>
  </w:style>
  <w:style w:type="character" w:styleId="IntenseReference">
    <w:name w:val="Intense Reference"/>
    <w:basedOn w:val="DefaultParagraphFont"/>
    <w:uiPriority w:val="32"/>
    <w:qFormat/>
    <w:rsid w:val="00A601B3"/>
    <w:rPr>
      <w:b/>
      <w:bCs/>
      <w:smallCaps/>
      <w:color w:val="0F4761" w:themeColor="accent1" w:themeShade="BF"/>
      <w:spacing w:val="5"/>
    </w:rPr>
  </w:style>
  <w:style w:type="paragraph" w:styleId="Header">
    <w:name w:val="header"/>
    <w:basedOn w:val="Normal"/>
    <w:link w:val="HeaderChar"/>
    <w:uiPriority w:val="99"/>
    <w:unhideWhenUsed/>
    <w:rsid w:val="00A601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601B3"/>
  </w:style>
  <w:style w:type="paragraph" w:styleId="Footer">
    <w:name w:val="footer"/>
    <w:basedOn w:val="Normal"/>
    <w:link w:val="FooterChar"/>
    <w:uiPriority w:val="99"/>
    <w:unhideWhenUsed/>
    <w:rsid w:val="00A601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601B3"/>
  </w:style>
  <w:style w:type="character" w:styleId="Hyperlink">
    <w:name w:val="Hyperlink"/>
    <w:basedOn w:val="DefaultParagraphFont"/>
    <w:uiPriority w:val="99"/>
    <w:unhideWhenUsed/>
    <w:rsid w:val="0039408C"/>
    <w:rPr>
      <w:color w:val="467886" w:themeColor="hyperlink"/>
      <w:u w:val="single"/>
    </w:rPr>
  </w:style>
  <w:style w:type="paragraph" w:styleId="NoSpacing">
    <w:name w:val="No Spacing"/>
    <w:aliases w:val="Tables and Boxes"/>
    <w:uiPriority w:val="1"/>
    <w:qFormat/>
    <w:rsid w:val="007A46AA"/>
    <w:pPr>
      <w:spacing w:after="0" w:line="360" w:lineRule="auto"/>
    </w:pPr>
    <w:rPr>
      <w:rFonts w:ascii="Times New Roman" w:hAnsi="Times New Roman"/>
      <w:kern w:val="0"/>
      <w:sz w:val="24"/>
      <w14:ligatures w14:val="none"/>
    </w:rPr>
  </w:style>
  <w:style w:type="paragraph" w:styleId="Caption">
    <w:name w:val="caption"/>
    <w:basedOn w:val="Normal"/>
    <w:next w:val="Normal"/>
    <w:uiPriority w:val="35"/>
    <w:unhideWhenUsed/>
    <w:qFormat/>
    <w:rsid w:val="007A46AA"/>
    <w:pPr>
      <w:keepNext/>
      <w:spacing w:after="120" w:line="240" w:lineRule="auto"/>
      <w:contextualSpacing/>
      <w:jc w:val="center"/>
    </w:pPr>
    <w:rPr>
      <w:rFonts w:ascii="Times New Roman" w:hAnsi="Times New Roman"/>
      <w:b/>
      <w:bCs/>
      <w:noProof/>
      <w:color w:val="156082" w:themeColor="accent1"/>
      <w:kern w:val="0"/>
      <w:sz w:val="24"/>
      <w:szCs w:val="24"/>
      <w14:ligatures w14:val="none"/>
    </w:rPr>
  </w:style>
  <w:style w:type="paragraph" w:styleId="CommentText">
    <w:name w:val="annotation text"/>
    <w:basedOn w:val="Normal"/>
    <w:link w:val="CommentTextChar"/>
    <w:uiPriority w:val="99"/>
    <w:unhideWhenUsed/>
    <w:rsid w:val="007A46AA"/>
    <w:pPr>
      <w:overflowPunct w:val="0"/>
      <w:autoSpaceDE w:val="0"/>
      <w:autoSpaceDN w:val="0"/>
      <w:adjustRightInd w:val="0"/>
      <w:spacing w:before="240" w:after="0" w:line="480" w:lineRule="auto"/>
      <w:ind w:firstLine="720"/>
      <w:textAlignment w:val="baseline"/>
      <w:outlineLvl w:val="1"/>
    </w:pPr>
    <w:rPr>
      <w:rFonts w:ascii="Times New Roman" w:eastAsiaTheme="majorEastAsia" w:hAnsi="Times New Roman" w:cs="Times New Roman"/>
      <w:bCs/>
      <w:noProof/>
      <w:kern w:val="0"/>
      <w:sz w:val="24"/>
      <w:szCs w:val="24"/>
      <w14:ligatures w14:val="none"/>
    </w:rPr>
  </w:style>
  <w:style w:type="character" w:customStyle="1" w:styleId="CommentTextChar">
    <w:name w:val="Comment Text Char"/>
    <w:basedOn w:val="DefaultParagraphFont"/>
    <w:link w:val="CommentText"/>
    <w:uiPriority w:val="99"/>
    <w:rsid w:val="007A46AA"/>
    <w:rPr>
      <w:rFonts w:ascii="Times New Roman" w:eastAsiaTheme="majorEastAsia" w:hAnsi="Times New Roman" w:cs="Times New Roman"/>
      <w:bCs/>
      <w:noProof/>
      <w:kern w:val="0"/>
      <w:sz w:val="24"/>
      <w:szCs w:val="24"/>
      <w14:ligatures w14:val="none"/>
    </w:rPr>
  </w:style>
  <w:style w:type="table" w:styleId="TableGrid">
    <w:name w:val="Table Grid"/>
    <w:basedOn w:val="TableNormal"/>
    <w:uiPriority w:val="39"/>
    <w:rsid w:val="007A46AA"/>
    <w:pPr>
      <w:spacing w:after="0" w:line="240" w:lineRule="auto"/>
    </w:pPr>
    <w:rPr>
      <w:rFonts w:eastAsiaTheme="minorEastAsia"/>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A46AA"/>
    <w:rPr>
      <w:sz w:val="16"/>
      <w:szCs w:val="16"/>
    </w:rPr>
  </w:style>
  <w:style w:type="character" w:customStyle="1" w:styleId="Code">
    <w:name w:val="Code"/>
    <w:basedOn w:val="DefaultParagraphFont"/>
    <w:uiPriority w:val="1"/>
    <w:qFormat/>
    <w:rsid w:val="007A46AA"/>
    <w:rPr>
      <w:rFonts w:asciiTheme="minorHAnsi" w:hAnsiTheme="minorHAnsi"/>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5" Type="http://schemas.openxmlformats.org/officeDocument/2006/relationships/footnotes" Target="footnotes.xml"/><Relationship Id="rId15" Type="http://schemas.microsoft.com/office/2011/relationships/people" Target="people.xml"/><Relationship Id="rId10" Type="http://schemas.microsoft.com/office/2011/relationships/commentsExtended" Target="commentsExtended.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hris.kreider/Dropbox/Documents/work/CNU/service/Textbooks/Materials/OnlineMaterials/Tutorial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TutorialTemplate.dotx</Template>
  <TotalTime>4</TotalTime>
  <Pages>9</Pages>
  <Words>1165</Words>
  <Characters>6642</Characters>
  <Application>Microsoft Office Word</Application>
  <DocSecurity>0</DocSecurity>
  <Lines>55</Lines>
  <Paragraphs>15</Paragraphs>
  <ScaleCrop>false</ScaleCrop>
  <Company/>
  <LinksUpToDate>false</LinksUpToDate>
  <CharactersWithSpaces>7792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Christopher Kreider</dc:creator>
  <cp:keywords/>
  <dc:description/>
  <cp:lastModifiedBy>Christopher Kreider</cp:lastModifiedBy>
  <cp:revision>1</cp:revision>
  <dcterms:created xsi:type="dcterms:W3CDTF">2026-04-15T14:19:00Z</dcterms:created>
  <dcterms:modified xsi:type="dcterms:W3CDTF">2026-04-15T14:24:00Z</dcterms:modified>
</cp:coreProperties>
</file>